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6E" w:rsidRPr="00107CF5" w:rsidRDefault="00A312B2" w:rsidP="00107C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136524" cy="10085299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адаптированна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8341" cy="1008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312B2" w:rsidRDefault="00A312B2" w:rsidP="00107CF5">
      <w:pPr>
        <w:spacing w:after="0" w:line="240" w:lineRule="auto"/>
        <w:rPr>
          <w:rFonts w:ascii="Times New Roman" w:hAnsi="Times New Roman"/>
          <w:sz w:val="24"/>
          <w:szCs w:val="24"/>
        </w:rPr>
        <w:sectPr w:rsidR="00A312B2" w:rsidSect="00A312B2">
          <w:headerReference w:type="default" r:id="rId10"/>
          <w:footerReference w:type="default" r:id="rId11"/>
          <w:pgSz w:w="11906" w:h="16838"/>
          <w:pgMar w:top="851" w:right="1134" w:bottom="1134" w:left="426" w:header="708" w:footer="708" w:gutter="0"/>
          <w:pgNumType w:chapStyle="2"/>
          <w:cols w:space="708"/>
          <w:titlePg/>
          <w:docGrid w:linePitch="360"/>
        </w:sectPr>
      </w:pPr>
    </w:p>
    <w:p w:rsidR="00355B3B" w:rsidRPr="00107CF5" w:rsidRDefault="00355B3B" w:rsidP="00107C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7CF5">
        <w:rPr>
          <w:rFonts w:ascii="Times New Roman" w:hAnsi="Times New Roman"/>
          <w:sz w:val="24"/>
          <w:szCs w:val="24"/>
        </w:rPr>
        <w:lastRenderedPageBreak/>
        <w:t>Содержание программы</w:t>
      </w:r>
    </w:p>
    <w:p w:rsidR="00355B3B" w:rsidRPr="00107CF5" w:rsidRDefault="00355B3B" w:rsidP="00107C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/>
                <w:sz w:val="24"/>
                <w:szCs w:val="24"/>
              </w:rPr>
              <w:t>1.Целевой раздел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1.1.Пояснительная записка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1.2. Цели и задачи программы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140022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pStyle w:val="Style93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107CF5">
              <w:rPr>
                <w:rStyle w:val="FontStyle266"/>
                <w:rFonts w:ascii="Times New Roman" w:hAnsi="Times New Roman" w:cs="Times New Roman"/>
                <w:b w:val="0"/>
                <w:sz w:val="24"/>
                <w:szCs w:val="24"/>
              </w:rPr>
              <w:t>1.4.Планируемые результаты освоения программы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140022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pStyle w:val="c14"/>
              <w:spacing w:before="0" w:beforeAutospacing="0" w:after="0" w:afterAutospacing="0" w:line="360" w:lineRule="auto"/>
              <w:rPr>
                <w:b/>
              </w:rPr>
            </w:pPr>
            <w:r w:rsidRPr="00107CF5">
              <w:rPr>
                <w:rStyle w:val="c3"/>
                <w:b/>
              </w:rPr>
              <w:t>2. Содержательный раздел.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140022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pStyle w:val="c14"/>
              <w:spacing w:before="0" w:beforeAutospacing="0" w:after="0" w:afterAutospacing="0" w:line="360" w:lineRule="auto"/>
            </w:pPr>
            <w:r w:rsidRPr="00107CF5">
              <w:rPr>
                <w:rStyle w:val="c3"/>
              </w:rPr>
              <w:t>2.1. Содержание программы по физической культуре по возрастным группам.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Формы и методы проведения занятий 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1</w:t>
            </w:r>
            <w:r w:rsidR="001400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2.3. Интеграция образовательных областей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1</w:t>
            </w:r>
            <w:r w:rsidR="001400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2.4. Комплексно-тематическое планирование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9836F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1</w:t>
            </w:r>
            <w:r w:rsidR="001400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pStyle w:val="c14"/>
              <w:spacing w:before="0" w:beforeAutospacing="0" w:after="0" w:afterAutospacing="0" w:line="360" w:lineRule="auto"/>
            </w:pPr>
            <w:r w:rsidRPr="00107CF5">
              <w:rPr>
                <w:rStyle w:val="c3"/>
              </w:rPr>
              <w:t>2.</w:t>
            </w:r>
            <w:r w:rsidR="006B4B89">
              <w:rPr>
                <w:rStyle w:val="c3"/>
              </w:rPr>
              <w:t>5</w:t>
            </w:r>
            <w:r w:rsidRPr="00107CF5">
              <w:rPr>
                <w:rStyle w:val="c3"/>
              </w:rPr>
              <w:t xml:space="preserve">. Перспективный план взаимодействия с родителями на </w:t>
            </w:r>
            <w:r w:rsidR="00510F4F">
              <w:rPr>
                <w:rStyle w:val="c3"/>
              </w:rPr>
              <w:t>учебный год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4B89" w:rsidRPr="00671490" w:rsidTr="00510F4F">
        <w:tc>
          <w:tcPr>
            <w:tcW w:w="8472" w:type="dxa"/>
            <w:shd w:val="clear" w:color="auto" w:fill="auto"/>
          </w:tcPr>
          <w:p w:rsidR="006B4B89" w:rsidRPr="006B4B89" w:rsidRDefault="006B4B89" w:rsidP="00510F4F">
            <w:pPr>
              <w:pStyle w:val="c14"/>
              <w:spacing w:before="0" w:beforeAutospacing="0" w:after="0" w:afterAutospacing="0" w:line="360" w:lineRule="auto"/>
              <w:rPr>
                <w:rStyle w:val="c3"/>
              </w:rPr>
            </w:pPr>
            <w:r w:rsidRPr="006B4B89">
              <w:rPr>
                <w:rStyle w:val="c3"/>
              </w:rPr>
              <w:t xml:space="preserve">2.6. План основных мероприятий на </w:t>
            </w:r>
            <w:r w:rsidR="00510F4F">
              <w:rPr>
                <w:rStyle w:val="c3"/>
              </w:rPr>
              <w:t>учебный год</w:t>
            </w:r>
          </w:p>
        </w:tc>
        <w:tc>
          <w:tcPr>
            <w:tcW w:w="1099" w:type="dxa"/>
            <w:shd w:val="clear" w:color="auto" w:fill="auto"/>
          </w:tcPr>
          <w:p w:rsidR="006B4B89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/>
                <w:sz w:val="24"/>
                <w:szCs w:val="24"/>
              </w:rPr>
              <w:t>3. Организационный раздел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pStyle w:val="c14"/>
              <w:spacing w:before="0" w:beforeAutospacing="0" w:after="0" w:afterAutospacing="0" w:line="360" w:lineRule="auto"/>
            </w:pPr>
            <w:r w:rsidRPr="00107CF5">
              <w:rPr>
                <w:rStyle w:val="c3"/>
              </w:rPr>
              <w:t xml:space="preserve">3.1.. Учебный план 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671490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90">
              <w:rPr>
                <w:rFonts w:ascii="Times New Roman" w:hAnsi="Times New Roman"/>
                <w:sz w:val="24"/>
                <w:szCs w:val="24"/>
              </w:rPr>
              <w:t>3</w:t>
            </w:r>
            <w:r w:rsidR="00D735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5B3B" w:rsidRPr="00671490" w:rsidTr="00510F4F">
        <w:tc>
          <w:tcPr>
            <w:tcW w:w="8472" w:type="dxa"/>
            <w:shd w:val="clear" w:color="auto" w:fill="auto"/>
          </w:tcPr>
          <w:p w:rsidR="00355B3B" w:rsidRPr="006B4B89" w:rsidRDefault="006B4B89" w:rsidP="00510F4F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B4B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3.3. Режим </w:t>
            </w:r>
            <w:r w:rsidRPr="006B4B8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двигательной активности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55B3B" w:rsidRPr="006B4B89" w:rsidTr="00510F4F">
        <w:tc>
          <w:tcPr>
            <w:tcW w:w="8472" w:type="dxa"/>
            <w:shd w:val="clear" w:color="auto" w:fill="auto"/>
          </w:tcPr>
          <w:p w:rsidR="00355B3B" w:rsidRPr="006B4B89" w:rsidRDefault="006B4B89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B4B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="00070F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B4B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6B4B89">
              <w:t xml:space="preserve"> </w:t>
            </w:r>
            <w:r w:rsidRPr="006B4B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Материально-техническое обеспечение Программы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03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55B3B" w:rsidRPr="00107CF5" w:rsidTr="00510F4F">
        <w:tc>
          <w:tcPr>
            <w:tcW w:w="8472" w:type="dxa"/>
            <w:shd w:val="clear" w:color="auto" w:fill="auto"/>
          </w:tcPr>
          <w:p w:rsidR="00355B3B" w:rsidRPr="00107CF5" w:rsidRDefault="00355B3B" w:rsidP="00510F4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099" w:type="dxa"/>
            <w:shd w:val="clear" w:color="auto" w:fill="auto"/>
          </w:tcPr>
          <w:p w:rsidR="00355B3B" w:rsidRPr="00671490" w:rsidRDefault="00D7357B" w:rsidP="00510F4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03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55B3B" w:rsidRPr="00107CF5" w:rsidRDefault="00355B3B" w:rsidP="00107C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6EB" w:rsidRPr="00107CF5" w:rsidRDefault="00B556EB" w:rsidP="00107C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7CF5">
        <w:rPr>
          <w:rFonts w:ascii="Times New Roman" w:hAnsi="Times New Roman"/>
          <w:sz w:val="24"/>
          <w:szCs w:val="24"/>
        </w:rPr>
        <w:br w:type="page"/>
      </w:r>
      <w:r w:rsidRPr="00107CF5">
        <w:rPr>
          <w:rFonts w:ascii="Times New Roman" w:hAnsi="Times New Roman"/>
          <w:b/>
          <w:sz w:val="24"/>
          <w:szCs w:val="24"/>
        </w:rPr>
        <w:lastRenderedPageBreak/>
        <w:t>1. Целевой раздел</w:t>
      </w:r>
    </w:p>
    <w:p w:rsidR="00F82A03" w:rsidRPr="00107CF5" w:rsidRDefault="00F82A03" w:rsidP="00107C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6EB" w:rsidRPr="00107CF5" w:rsidRDefault="00B556EB" w:rsidP="00107CF5">
      <w:pPr>
        <w:pStyle w:val="a6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07CF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1.1. Пояснительная записка </w:t>
      </w:r>
    </w:p>
    <w:p w:rsidR="00973615" w:rsidRPr="00973615" w:rsidRDefault="00140022" w:rsidP="009736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5C3B78">
        <w:rPr>
          <w:rFonts w:ascii="Times New Roman" w:hAnsi="Times New Roman"/>
          <w:sz w:val="24"/>
          <w:szCs w:val="24"/>
        </w:rPr>
        <w:t>инструктора по физической культуре</w:t>
      </w:r>
      <w:r w:rsidR="00973615" w:rsidRPr="00973615">
        <w:rPr>
          <w:rFonts w:ascii="Times New Roman" w:hAnsi="Times New Roman"/>
          <w:sz w:val="24"/>
          <w:szCs w:val="24"/>
        </w:rPr>
        <w:t xml:space="preserve"> общеразвивающей направленности для детей от </w:t>
      </w:r>
      <w:r w:rsidR="003919C1">
        <w:rPr>
          <w:rFonts w:ascii="Times New Roman" w:hAnsi="Times New Roman"/>
          <w:sz w:val="24"/>
          <w:szCs w:val="24"/>
        </w:rPr>
        <w:t xml:space="preserve">5 </w:t>
      </w:r>
      <w:r w:rsidR="00973615" w:rsidRPr="00973615">
        <w:rPr>
          <w:rFonts w:ascii="Times New Roman" w:hAnsi="Times New Roman"/>
          <w:sz w:val="24"/>
          <w:szCs w:val="24"/>
        </w:rPr>
        <w:t>до 7 лет на 201</w:t>
      </w:r>
      <w:r w:rsidR="00510F4F">
        <w:rPr>
          <w:rFonts w:ascii="Times New Roman" w:hAnsi="Times New Roman"/>
          <w:sz w:val="24"/>
          <w:szCs w:val="24"/>
        </w:rPr>
        <w:t>9</w:t>
      </w:r>
      <w:r w:rsidR="00973615" w:rsidRPr="00973615">
        <w:rPr>
          <w:rFonts w:ascii="Times New Roman" w:hAnsi="Times New Roman"/>
          <w:sz w:val="24"/>
          <w:szCs w:val="24"/>
        </w:rPr>
        <w:t>-20</w:t>
      </w:r>
      <w:r w:rsidR="00510F4F">
        <w:rPr>
          <w:rFonts w:ascii="Times New Roman" w:hAnsi="Times New Roman"/>
          <w:sz w:val="24"/>
          <w:szCs w:val="24"/>
        </w:rPr>
        <w:t>20</w:t>
      </w:r>
      <w:r w:rsidR="00973615" w:rsidRPr="00973615">
        <w:rPr>
          <w:rFonts w:ascii="Times New Roman" w:hAnsi="Times New Roman"/>
          <w:sz w:val="24"/>
          <w:szCs w:val="24"/>
        </w:rPr>
        <w:t xml:space="preserve"> учебный год разработана в соответствии </w:t>
      </w:r>
      <w:proofErr w:type="gramStart"/>
      <w:r w:rsidR="00973615" w:rsidRPr="00973615">
        <w:rPr>
          <w:rFonts w:ascii="Times New Roman" w:hAnsi="Times New Roman"/>
          <w:sz w:val="24"/>
          <w:szCs w:val="24"/>
        </w:rPr>
        <w:t>с</w:t>
      </w:r>
      <w:proofErr w:type="gramEnd"/>
      <w:r w:rsidR="00973615" w:rsidRPr="00973615">
        <w:rPr>
          <w:rFonts w:ascii="Times New Roman" w:hAnsi="Times New Roman"/>
          <w:sz w:val="24"/>
          <w:szCs w:val="24"/>
        </w:rPr>
        <w:t>:</w:t>
      </w:r>
    </w:p>
    <w:p w:rsidR="00973615" w:rsidRDefault="00973615" w:rsidP="009736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615">
        <w:rPr>
          <w:rFonts w:ascii="Times New Roman" w:hAnsi="Times New Roman"/>
          <w:sz w:val="24"/>
          <w:szCs w:val="24"/>
        </w:rPr>
        <w:t>• «Образовательной программой дошкольного образования Государственного бюджетного дошкольного образовательного учреждения детского сада № 29 комбинированного вида Василеостровского района Санкт-Петербурга»</w:t>
      </w:r>
      <w:r w:rsidR="00510F4F">
        <w:rPr>
          <w:rFonts w:ascii="Times New Roman" w:hAnsi="Times New Roman"/>
          <w:sz w:val="24"/>
          <w:szCs w:val="24"/>
        </w:rPr>
        <w:t>;</w:t>
      </w:r>
    </w:p>
    <w:p w:rsidR="00510F4F" w:rsidRPr="00973615" w:rsidRDefault="00510F4F" w:rsidP="009736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0F4F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Уставом ГБДОУ;</w:t>
      </w:r>
    </w:p>
    <w:p w:rsidR="00973615" w:rsidRPr="00973615" w:rsidRDefault="00973615" w:rsidP="009736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615">
        <w:rPr>
          <w:rFonts w:ascii="Times New Roman" w:hAnsi="Times New Roman"/>
          <w:sz w:val="24"/>
          <w:szCs w:val="24"/>
        </w:rPr>
        <w:t>• «Положением о рабочей программе педагога Государственного бюджетного дошкольного образовательного учреждения детского сада № 29 комбинированного вида Василеостровского района Санкт-Петербурга».</w:t>
      </w:r>
    </w:p>
    <w:p w:rsidR="00973615" w:rsidRPr="00973615" w:rsidRDefault="008E08F8" w:rsidP="008E08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08F8">
        <w:rPr>
          <w:rFonts w:ascii="Times New Roman" w:hAnsi="Times New Roman"/>
          <w:sz w:val="24"/>
          <w:szCs w:val="24"/>
        </w:rPr>
        <w:t xml:space="preserve">Настоящая Программа учитывает специфику образовательного процесса в группах компенсирующей направленности, обеспечивает полноценное и всестороннее развитие детей с ОВЗ (тяжелые нарушения речи, общее недоразвитие речи) в возрасте от 5 до 7 лет, предусматривает интеграцию действий всех специалистов, работающих в группе, и взаимодействие с родителями. </w:t>
      </w:r>
      <w:r>
        <w:rPr>
          <w:rFonts w:ascii="Times New Roman" w:hAnsi="Times New Roman"/>
          <w:sz w:val="24"/>
          <w:szCs w:val="24"/>
        </w:rPr>
        <w:t xml:space="preserve"> </w:t>
      </w:r>
      <w:r w:rsidR="00973615" w:rsidRPr="00973615">
        <w:rPr>
          <w:rFonts w:ascii="Times New Roman" w:hAnsi="Times New Roman"/>
          <w:sz w:val="24"/>
          <w:szCs w:val="24"/>
        </w:rPr>
        <w:t xml:space="preserve">Программа направлена на создание условий всестороннего развития ребенка, открывающих возможности для его позитивной социализации, личностного развития, развития инициативы и творческих способностей на основе сотрудничества </w:t>
      </w:r>
      <w:proofErr w:type="gramStart"/>
      <w:r w:rsidR="00973615" w:rsidRPr="00973615">
        <w:rPr>
          <w:rFonts w:ascii="Times New Roman" w:hAnsi="Times New Roman"/>
          <w:sz w:val="24"/>
          <w:szCs w:val="24"/>
        </w:rPr>
        <w:t>со</w:t>
      </w:r>
      <w:proofErr w:type="gramEnd"/>
      <w:r w:rsidR="00973615" w:rsidRPr="00973615">
        <w:rPr>
          <w:rFonts w:ascii="Times New Roman" w:hAnsi="Times New Roman"/>
          <w:sz w:val="24"/>
          <w:szCs w:val="24"/>
        </w:rPr>
        <w:t xml:space="preserve"> взрослыми и сверстниками в соответствующих возрасту видах деятельности; на создание развивающей образовательной среды, которая представляет собой систему условий социализации и индивидуализации детей. Реализация рабочей программы обеспечивает разностороннее развитие детей в возрасте от </w:t>
      </w:r>
      <w:r w:rsidR="00B27D47">
        <w:rPr>
          <w:rFonts w:ascii="Times New Roman" w:hAnsi="Times New Roman"/>
          <w:sz w:val="24"/>
          <w:szCs w:val="24"/>
        </w:rPr>
        <w:t xml:space="preserve">5 </w:t>
      </w:r>
      <w:r w:rsidR="00973615" w:rsidRPr="00973615">
        <w:rPr>
          <w:rFonts w:ascii="Times New Roman" w:hAnsi="Times New Roman"/>
          <w:sz w:val="24"/>
          <w:szCs w:val="24"/>
        </w:rPr>
        <w:t>до 7 лет с учетом их возрастных и индивидуальных особенностей по основным направлениям развития: физическому, социально-коммуникативному, познавательному, речевому и художественно-эстетическому, выявление и развитие индивидуальных способностей и склонностей, преодоление проблем развития.</w:t>
      </w:r>
    </w:p>
    <w:p w:rsidR="00140022" w:rsidRDefault="00973615" w:rsidP="008E08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615">
        <w:rPr>
          <w:rFonts w:ascii="Times New Roman" w:hAnsi="Times New Roman"/>
          <w:sz w:val="24"/>
          <w:szCs w:val="24"/>
        </w:rPr>
        <w:t xml:space="preserve">В соответствии с требованиями ФГОС ДО структура рабочей программы включает три основных раздела – целевой, </w:t>
      </w:r>
      <w:proofErr w:type="gramStart"/>
      <w:r w:rsidRPr="00973615">
        <w:rPr>
          <w:rFonts w:ascii="Times New Roman" w:hAnsi="Times New Roman"/>
          <w:sz w:val="24"/>
          <w:szCs w:val="24"/>
        </w:rPr>
        <w:t>содержательный</w:t>
      </w:r>
      <w:proofErr w:type="gramEnd"/>
      <w:r w:rsidRPr="00973615">
        <w:rPr>
          <w:rFonts w:ascii="Times New Roman" w:hAnsi="Times New Roman"/>
          <w:sz w:val="24"/>
          <w:szCs w:val="24"/>
        </w:rPr>
        <w:t xml:space="preserve"> и организационный.</w:t>
      </w:r>
    </w:p>
    <w:p w:rsidR="007A1FA7" w:rsidRDefault="007A1FA7" w:rsidP="008E08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C0EA9" w:rsidRPr="00107CF5" w:rsidRDefault="007C0EA9" w:rsidP="008E08F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07CF5">
        <w:rPr>
          <w:rFonts w:ascii="Times New Roman" w:hAnsi="Times New Roman"/>
          <w:b/>
          <w:sz w:val="24"/>
          <w:szCs w:val="24"/>
        </w:rPr>
        <w:t>1.2. Цели и задачи программы.</w:t>
      </w:r>
    </w:p>
    <w:p w:rsidR="007C0EA9" w:rsidRPr="00107CF5" w:rsidRDefault="007C0EA9" w:rsidP="008E08F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11CC8" w:rsidRPr="00107CF5" w:rsidRDefault="00111CC8" w:rsidP="008E08F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программы</w:t>
      </w: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: сохранение и укрепление физического и психического здоровья детей; формирование </w:t>
      </w:r>
      <w:r w:rsidRPr="00107CF5">
        <w:rPr>
          <w:rFonts w:ascii="Times New Roman" w:eastAsia="Times New Roman" w:hAnsi="Times New Roman"/>
          <w:sz w:val="24"/>
          <w:szCs w:val="24"/>
          <w:lang w:eastAsia="ar-SA"/>
        </w:rPr>
        <w:t xml:space="preserve"> основ двигательной культуры,</w:t>
      </w: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ценностного отношения к здоровому образу жизни, интереса к физической культуре.</w:t>
      </w:r>
    </w:p>
    <w:p w:rsidR="00111CC8" w:rsidRPr="00107CF5" w:rsidRDefault="00111CC8" w:rsidP="008E08F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данной цели связана с решением </w:t>
      </w:r>
      <w:r w:rsidRPr="00107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следующих задач</w:t>
      </w: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11CC8" w:rsidRPr="00107CF5" w:rsidRDefault="00111CC8" w:rsidP="008E08F8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физических качеств </w:t>
      </w:r>
      <w:r w:rsidR="007C0EA9" w:rsidRPr="00107CF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 скоростных, силовых, гибкости, выносливости, координации;</w:t>
      </w:r>
    </w:p>
    <w:p w:rsidR="00111CC8" w:rsidRPr="00107CF5" w:rsidRDefault="00111CC8" w:rsidP="008E08F8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>накопление и обогащение двигательного опыта детей – овладение основными двигательными режимами (бег, ходьба, прыжки, метание, лазанье);</w:t>
      </w:r>
    </w:p>
    <w:p w:rsidR="00111CC8" w:rsidRPr="00107CF5" w:rsidRDefault="00111CC8" w:rsidP="008E08F8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>формирование потребности в двигательной активности</w:t>
      </w:r>
      <w:r w:rsidR="00464F49" w:rsidRPr="00107CF5">
        <w:rPr>
          <w:rFonts w:ascii="Times New Roman" w:eastAsia="Times New Roman" w:hAnsi="Times New Roman"/>
          <w:sz w:val="24"/>
          <w:szCs w:val="24"/>
          <w:lang w:eastAsia="ru-RU"/>
        </w:rPr>
        <w:t xml:space="preserve"> и физическом совершенствовании;</w:t>
      </w:r>
    </w:p>
    <w:p w:rsidR="00464F49" w:rsidRPr="00107CF5" w:rsidRDefault="00464F49" w:rsidP="008E08F8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>укрепление и повышение физической работоспособности и выносливости.</w:t>
      </w:r>
    </w:p>
    <w:p w:rsidR="00464F49" w:rsidRPr="00107CF5" w:rsidRDefault="00464F49" w:rsidP="008E08F8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навыка правильного дыхания, правильной осанки, профилактика плоскостопия;</w:t>
      </w:r>
    </w:p>
    <w:p w:rsidR="00464F49" w:rsidRPr="00107CF5" w:rsidRDefault="00464F49" w:rsidP="008E08F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7B9C" w:rsidRPr="00107CF5" w:rsidRDefault="007C0EA9" w:rsidP="008E08F8">
      <w:pPr>
        <w:pStyle w:val="Style93"/>
        <w:widowControl/>
        <w:spacing w:line="240" w:lineRule="auto"/>
        <w:jc w:val="both"/>
        <w:rPr>
          <w:rStyle w:val="FontStyle266"/>
          <w:rFonts w:ascii="Times New Roman" w:hAnsi="Times New Roman" w:cs="Times New Roman"/>
          <w:sz w:val="24"/>
          <w:szCs w:val="24"/>
        </w:rPr>
      </w:pPr>
      <w:r w:rsidRPr="00107CF5">
        <w:rPr>
          <w:rStyle w:val="FontStyle266"/>
          <w:rFonts w:ascii="Times New Roman" w:hAnsi="Times New Roman" w:cs="Times New Roman"/>
          <w:sz w:val="24"/>
          <w:szCs w:val="24"/>
        </w:rPr>
        <w:t>1.4.</w:t>
      </w:r>
      <w:r w:rsidR="000E7B9C" w:rsidRPr="00107CF5">
        <w:rPr>
          <w:rStyle w:val="FontStyle266"/>
          <w:rFonts w:ascii="Times New Roman" w:hAnsi="Times New Roman" w:cs="Times New Roman"/>
          <w:sz w:val="24"/>
          <w:szCs w:val="24"/>
        </w:rPr>
        <w:t>Планируемые результаты освоения программы</w:t>
      </w:r>
    </w:p>
    <w:p w:rsidR="000E7B9C" w:rsidRPr="00107CF5" w:rsidRDefault="000E7B9C" w:rsidP="008E08F8">
      <w:pPr>
        <w:pStyle w:val="Style93"/>
        <w:widowControl/>
        <w:spacing w:line="240" w:lineRule="auto"/>
        <w:jc w:val="both"/>
        <w:rPr>
          <w:rStyle w:val="FontStyle266"/>
          <w:rFonts w:ascii="Times New Roman" w:hAnsi="Times New Roman" w:cs="Times New Roman"/>
          <w:sz w:val="24"/>
          <w:szCs w:val="24"/>
        </w:rPr>
      </w:pPr>
    </w:p>
    <w:p w:rsidR="00885F3E" w:rsidRPr="00107CF5" w:rsidRDefault="000E7B9C" w:rsidP="008E08F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Конечным результатом освоения </w:t>
      </w:r>
      <w:r w:rsidR="00885F3E"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программы: </w:t>
      </w:r>
      <w:r w:rsidR="00885F3E" w:rsidRPr="00107CF5">
        <w:rPr>
          <w:rFonts w:ascii="Times New Roman" w:hAnsi="Times New Roman"/>
          <w:sz w:val="24"/>
          <w:szCs w:val="24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885F3E" w:rsidRPr="00107CF5" w:rsidRDefault="00885F3E" w:rsidP="008E08F8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="000E7B9C"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ебенок физически развитый, овладевший основными культурно-гигиеническими навыками. У ребенка сформированы основные физические качества</w:t>
      </w:r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скоростных</w:t>
      </w:r>
      <w:proofErr w:type="gramEnd"/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силовых, гибкости, выносливости и координации)</w:t>
      </w:r>
      <w:r w:rsidR="000E7B9C"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потребность в двигательной активности. Самостоятельно выполняет доступные возрасту гигиенические процедуры, соблюдает элементарные правила здорового образа жизни</w:t>
      </w:r>
      <w:r w:rsidRPr="00107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Владеет основными видами движений. Сформированы начальные представления о здоровом образе жизни. Сформированы потребности в двигательной активности и физическом совершенствовании. Р</w:t>
      </w:r>
      <w:r w:rsidRPr="00107CF5">
        <w:rPr>
          <w:rFonts w:ascii="Times New Roman" w:hAnsi="Times New Roman"/>
          <w:sz w:val="24"/>
          <w:szCs w:val="24"/>
        </w:rPr>
        <w:t xml:space="preserve">ебёнок способен к волевым усилиям, может следовать социальным нормам поведения и правилам в разных видах деятельности во взаимоотношениях </w:t>
      </w:r>
      <w:proofErr w:type="gramStart"/>
      <w:r w:rsidRPr="00107CF5">
        <w:rPr>
          <w:rFonts w:ascii="Times New Roman" w:hAnsi="Times New Roman"/>
          <w:sz w:val="24"/>
          <w:szCs w:val="24"/>
        </w:rPr>
        <w:t>со</w:t>
      </w:r>
      <w:proofErr w:type="gramEnd"/>
      <w:r w:rsidRPr="00107CF5">
        <w:rPr>
          <w:rFonts w:ascii="Times New Roman" w:hAnsi="Times New Roman"/>
          <w:sz w:val="24"/>
          <w:szCs w:val="24"/>
        </w:rPr>
        <w:t xml:space="preserve"> взрослыми и сверстниками, может соблюдать правила безопасного поведения и личной гигиены.</w:t>
      </w:r>
    </w:p>
    <w:p w:rsidR="00885F3E" w:rsidRPr="00107CF5" w:rsidRDefault="00885F3E" w:rsidP="00107CF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E7B9C" w:rsidRPr="00107CF5" w:rsidRDefault="000E7B9C" w:rsidP="00107CF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E7B9C" w:rsidRPr="00BE411F" w:rsidRDefault="007F0540" w:rsidP="00107CF5">
      <w:pPr>
        <w:pStyle w:val="c14"/>
        <w:spacing w:before="0" w:beforeAutospacing="0" w:after="0" w:afterAutospacing="0"/>
        <w:ind w:left="720"/>
        <w:jc w:val="center"/>
        <w:rPr>
          <w:rStyle w:val="c3"/>
          <w:b/>
        </w:rPr>
      </w:pPr>
      <w:r w:rsidRPr="00107CF5">
        <w:rPr>
          <w:rStyle w:val="c3"/>
          <w:b/>
        </w:rPr>
        <w:br w:type="page"/>
      </w:r>
      <w:r w:rsidRPr="00BE411F">
        <w:rPr>
          <w:rStyle w:val="c3"/>
          <w:b/>
        </w:rPr>
        <w:lastRenderedPageBreak/>
        <w:t>2. Содержательный раздел.</w:t>
      </w:r>
    </w:p>
    <w:p w:rsidR="00EB0DD1" w:rsidRPr="00BE411F" w:rsidRDefault="00EB0DD1" w:rsidP="00107CF5">
      <w:pPr>
        <w:pStyle w:val="c14"/>
        <w:spacing w:before="0" w:beforeAutospacing="0" w:after="0" w:afterAutospacing="0"/>
        <w:ind w:left="720"/>
        <w:jc w:val="center"/>
        <w:rPr>
          <w:rStyle w:val="c3"/>
          <w:b/>
        </w:rPr>
      </w:pPr>
    </w:p>
    <w:p w:rsidR="007F0540" w:rsidRPr="00BE411F" w:rsidRDefault="008E501E" w:rsidP="00107CF5">
      <w:pPr>
        <w:pStyle w:val="c14"/>
        <w:spacing w:before="0" w:beforeAutospacing="0" w:after="0" w:afterAutospacing="0"/>
        <w:ind w:left="720"/>
        <w:jc w:val="both"/>
        <w:rPr>
          <w:rStyle w:val="c3"/>
          <w:b/>
        </w:rPr>
      </w:pPr>
      <w:r w:rsidRPr="00BE411F">
        <w:rPr>
          <w:rStyle w:val="c3"/>
          <w:b/>
        </w:rPr>
        <w:t xml:space="preserve">2.1. </w:t>
      </w:r>
      <w:r w:rsidR="00AE380D" w:rsidRPr="00BE411F">
        <w:rPr>
          <w:rStyle w:val="c3"/>
          <w:b/>
        </w:rPr>
        <w:t>Содержание программы по физической культуре по возрастным г</w:t>
      </w:r>
      <w:r w:rsidR="00346DAF" w:rsidRPr="00BE411F">
        <w:rPr>
          <w:rStyle w:val="c3"/>
          <w:b/>
        </w:rPr>
        <w:t>р</w:t>
      </w:r>
      <w:r w:rsidR="00AE380D" w:rsidRPr="00BE411F">
        <w:rPr>
          <w:rStyle w:val="c3"/>
          <w:b/>
        </w:rPr>
        <w:t>уппам.</w:t>
      </w:r>
    </w:p>
    <w:p w:rsidR="00EB0DD1" w:rsidRPr="00BE411F" w:rsidRDefault="00EB0DD1" w:rsidP="00107CF5">
      <w:pPr>
        <w:pStyle w:val="c14"/>
        <w:spacing w:before="0" w:beforeAutospacing="0" w:after="0" w:afterAutospacing="0"/>
        <w:ind w:left="720"/>
        <w:jc w:val="both"/>
        <w:rPr>
          <w:rStyle w:val="c3"/>
          <w:b/>
        </w:rPr>
      </w:pPr>
    </w:p>
    <w:p w:rsidR="00EB0DD1" w:rsidRPr="00BE411F" w:rsidRDefault="00AE380D" w:rsidP="00107CF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Примерный перечень основных движений,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подв</w:t>
      </w:r>
      <w:r w:rsidR="00EB0DD1"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ижных игр 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упражнений</w:t>
      </w:r>
      <w:r w:rsidR="00140022"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Старшая группа (5-6лет).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Основные движения</w:t>
      </w:r>
      <w:r w:rsidR="00EB0DD1"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EB0DD1" w:rsidRPr="00BE411F" w:rsidRDefault="00EB0DD1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AE380D"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Ходьба. </w:t>
      </w:r>
      <w:r w:rsidR="00AE380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Ходьба обычная, на носках (руки за голову), на пятках, на </w:t>
      </w:r>
      <w:r w:rsidR="002279D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наружных</w:t>
      </w:r>
      <w:r w:rsidR="00AE380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сторонах стоп, с высоким </w:t>
      </w:r>
      <w:r w:rsidR="002279D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подниманием</w:t>
      </w:r>
      <w:r w:rsidR="00AE380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колена (бедра), перекатом с пятки на носок, приставным шагом вправо и влево. Ходьба в колонне по одному, по двое, по трое, вдоль стен зала с поворотом, с выполнением </w:t>
      </w:r>
      <w:r w:rsidR="00433E13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различных</w:t>
      </w:r>
      <w:r w:rsidR="00AE380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заданий воспитателя. Ходьба по узкой рейке гимнастической скамейки, веревке (диаметр 1,5-3 см), по наклонной доске прямо и боком, на носках. Ходьба по гимнастической скамейке, с перешагиванием через набивные мячи, приседанием на середине, раскладыванием и собиранием предметов, прокатыванием перед собой мяча двумя руками, боком (</w:t>
      </w:r>
      <w:r w:rsidR="002279D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приставным</w:t>
      </w:r>
      <w:r w:rsidR="00AE380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шагом) с мешочком песка на голове. Ходьба по наклонной доске вверх и вниз на носках, боком (приставным шагом). Кружение парами, держась за руки.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Бег. </w:t>
      </w:r>
      <w:proofErr w:type="gram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Бег обычный, на носках, с высоким подниманием колена (бедра), мелким и широким шагом, в колонне по</w:t>
      </w:r>
      <w:r w:rsidR="00EB0DD1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одному, по двое; змейкой, врас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сыпную, с препятствиями.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Непрерывный бег в течение 1,5-2 минут в ме</w:t>
      </w:r>
      <w:r w:rsidR="00EB0DD1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д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ленном темпе, бег в среднем темпе на 80-120 м (2-3 раза) в чередовании с ходьбой; челночный бег 3 раза по 10 м. Бег на скорость: 20 м примерно за 5-5,5 секунды (к концу года —30 м за 7,5-8,5 секунды). Бег по наклонной доске вверх и вниз на носках, боком приставным шагом. Кружение парами, держась за руки.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Ползание и лазанье.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Ползание на че</w:t>
      </w:r>
      <w:r w:rsidR="00EB0DD1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твереньках змейкой между предме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тами в чередовании с ходьбой, бегом,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переползанием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через препятствия; ползание на четвереньках (расстояние 3-4 м), толкая головой мяч; </w:t>
      </w:r>
      <w:r w:rsidR="00EF6800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ползание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по гимнастической скамейке, опираясь на предплечья и колени, на животе, подтягиваясь руками.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Перелезание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через несколько предметов подряд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 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пролезание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в обруч разными способами, лазанье по гимнастической стенке (высота 2,5 м) с изменением темпа,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перелезание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 одного пролета на другой,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пролезание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между рейками.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Прыжки.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Прыжки на двух ногах на месте (по 30-40 прыжков 2-3 раза) чередовании с ходьбой, разными способами (ноги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скрестно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, ноги врозь,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una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нога вперед — другая назад), продвигаясь вперед (на расстояние 4 м). Прыжки на одной ноге (правой и левой) на месте и продвигаясь </w:t>
      </w:r>
      <w:r w:rsidR="00433E13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вперёд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, в высоту с места прямо и боком через 5-6 предметов — поочередно </w:t>
      </w:r>
      <w:r w:rsidR="00C71A0F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через 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каждый (высота 15-20 см). Прыжки на мягкое покрытие высотой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–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20 см, прыжки с высоты 30 см в обозначенное место, прыжки в длину с места (не менее 80 см), в длину с разбега (примерно 100 см), в высоту с разбега (30-40 см). Прыжки через короткую скакалку, вращая ее вперед и назад, через длинную скакалку (неподвижную и качающуюся).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Бросание, ловля, метание.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Бросание мяча вверх, о землю и ловля его двумя руками (не менее 10 раз подряд); одной рукой (правой, левой не 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lastRenderedPageBreak/>
        <w:t>менее 4-6 раз); бросание мяча вверх и ловля его с хлопками. Перебрасывание мяча из одной руки в другую, друг другу из разных исходных положений и построений, различными способами (сниз</w:t>
      </w:r>
      <w:r w:rsidR="00EB0DD1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у, из-за головы, от груди, с от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скоком от земли). Отбивание мяча о землю на месте с продвижением шагом вперед (на расстояние 5-6 м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),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прокатывание набивных мячей (вес 1 кг). Метание предметов на дальность (не менее 5-9 м), в горизонтальную и вертикальную цель (центр мишени на высоте 1 м) с расстояния 3-4 м.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Групповые упражнения с переходами.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EB0DD1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Построение в колонну по одно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му, в шеренгу, круг; перестроение в колонну по двое, трое; равнение в затылок, в колонне, в шеренге. Размыкание в колонне — на вытянутые руки вперед, в шеренге — на вытянутые руки в стороны. Повороты направо, </w:t>
      </w:r>
      <w:r w:rsidR="00C71A0F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налево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, кругом переступанием, прыжком.</w:t>
      </w:r>
    </w:p>
    <w:p w:rsidR="00EB0DD1" w:rsidRPr="00BE411F" w:rsidRDefault="00AE380D" w:rsidP="00107CF5">
      <w:pPr>
        <w:numPr>
          <w:ilvl w:val="1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Ритмическая гимнастика.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Красивое, грациозное выполнение знакомых физических упражнений под музыку. Согласование ритма движений с </w:t>
      </w:r>
      <w:r w:rsidR="00C71A0F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музыкальным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сопровождением,</w:t>
      </w:r>
    </w:p>
    <w:p w:rsidR="00EB0DD1" w:rsidRPr="00BE411F" w:rsidRDefault="00AE380D" w:rsidP="00107CF5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2.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Общеразвивающие упражнения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Упражнения для кистей рук, развития и укрепления мышц плечевого пояса.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Разводить руки в стороны из положения руки перед грудью;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поднимать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руки вверх и разводить в стороны ладонями вверх из положения руки за голову. Поднимать руки со сцепленными в замок пальцами (кисти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повернуты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тыльной стороной внутрь) вперед-вверх; поднимать руки вверх-назад попеременно, одновременно. Поднимать и опускать кисти; сжимать и разжимать пальцы.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Упражнения для развития и укрепления мышц спины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и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гибкости позвоночника.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Поднимать руки вверх и опускать вниз, стоя у стены, касаясь ее затылком, плечами, спиной, ягодицами и пятками. Поочередно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поднимать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согнутые прямые ноги, прижавшись к гимнастической стенке и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взявшись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руками за рейку на уровне пояса. Наклоняться вперед, стоя лицом к гимнастической стенке и взявшись за рейку на уровне пояса; наклоняться вперед, стараясь коснуться ладонями пола; наклоняться, поднимая за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спиной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сцепленные руки. Поворачиваться, разводя руки в стороны, из положений руки перед грудью, руки за голову. Поочередно отводить ноги в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стороны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из упора, присев; двигать ногами, скрещивая их из исходного </w:t>
      </w:r>
      <w:proofErr w:type="gram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положения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лежа на спине. Подтягивать голову и ногу к груди (группироваться).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Упражнения для развития и укрепления мышц брюшного пресса и ног.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Переступать на месте, не отрывая носки ног от пола. Приседать (с каждым разом все ниже), поднимая руки вперед, вверх, отводя их за спину.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Поднимать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прямые ноги вперед (махом); выполнять выпад вперед, в сторону (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держа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руки на поясе, совершая руками движения вперед, в сторону, вверх). Захватывать предметы пальцами ног, приподнимать и опускать их;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перекладывать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, передвигать их с места на место. Переступать приставным шагом в сторону на пятках, опираясь носками ног о палку (канат).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Статические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упражнения. Сохранять равновесие, стоя на </w:t>
      </w:r>
      <w:r w:rsidR="00A11FC4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гимнастической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скамейке на носках, приседая на носках; сохранять равновесие после бега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прыжков (приседая на носках, руки в стороны), стоя на одной ноге, руки на поясе.</w:t>
      </w:r>
    </w:p>
    <w:p w:rsidR="00EB0DD1" w:rsidRPr="00BE411F" w:rsidRDefault="00AE380D" w:rsidP="00107CF5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lastRenderedPageBreak/>
        <w:t>3.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Спортивные упражнения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Катание на санках.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Катать друг друга на санках, кататься с горки по двое. Выполнять повороты при спуске.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Скольжение.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Скользить по ледяным дорожкам с разбега, приседая и вставая во время скольжения.</w:t>
      </w:r>
    </w:p>
    <w:p w:rsidR="00EB0DD1" w:rsidRPr="00BE411F" w:rsidRDefault="00AE380D" w:rsidP="00107CF5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4.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Спортивные игры</w:t>
      </w:r>
    </w:p>
    <w:p w:rsidR="00EB0DD1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 баскетбола.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Перебрасывать мяч друг другу двумя руками от 7 уди, вести мяч правой, левой рукой. Бросать мяч в корзину двумя руками от груди.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 футбола.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Прокатывать мяч правой и левой ногой в заданном направлении. Обводить мяч вокруг предметов; закатывать в лунки, ворота; передавать ногой друг другу в парах, отбивать о стенку несколько раз подряд.</w:t>
      </w:r>
    </w:p>
    <w:p w:rsidR="00735B1E" w:rsidRPr="00BE411F" w:rsidRDefault="00AE380D" w:rsidP="00107CF5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5.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Подвижные игры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бегом. </w:t>
      </w:r>
      <w:proofErr w:type="gram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Ловишки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», «Уголки», «Парный бег», «Мышеловка», «Мы веселые ребята», «Гуси-лебеди», «Сделай фигуру», «Караси и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шука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», «Перебежки», «Хитрая лиса», «Встречные перебежки», «Пустое место», «</w:t>
      </w:r>
      <w:r w:rsidR="00003F7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Затейники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», «Бездомный заяц».</w:t>
      </w:r>
      <w:proofErr w:type="gramEnd"/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прыжками.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«Не оставайся на полу», «Кто лучше прыгнет?», «Удочка», «С кочки на кочку», «Кто сделает меньше прыжков?», «Классы».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лазаньем и ползанием.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«Кто скорее доберется до флажка?», «</w:t>
      </w:r>
      <w:r w:rsidR="00003F7D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Медведь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и пчелы», «Пожарные на ученье».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метанием.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«Охотники и зайцы», «Брось флажок?», «Попади в</w:t>
      </w:r>
      <w:r w:rsidR="005B4060"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 xml:space="preserve"> обруч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», «Сбей мяч», «Сбей кеглю», «Мяч водящему», «Школа мяча», «Серсо».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Эстафеты.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«Эстафета парами», «Пронеси мяч, не задев кеглю», «Забрось мяч в кольцо», «Дорожка препятствий».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элементами соревнования.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«Кто скорее пролезет через обруч к флажку?», «Кто быстрее?», «Кто выше?».</w:t>
      </w:r>
    </w:p>
    <w:p w:rsidR="00735B1E" w:rsidRPr="00BE411F" w:rsidRDefault="00AE380D" w:rsidP="00107CF5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Народные игры. </w:t>
      </w:r>
      <w:r w:rsidRPr="00BE411F"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  <w:t>«Гори, гори ясно!» и др.</w:t>
      </w:r>
    </w:p>
    <w:p w:rsidR="00735B1E" w:rsidRPr="00BE411F" w:rsidRDefault="00735B1E" w:rsidP="005C3B78">
      <w:pPr>
        <w:spacing w:after="0" w:line="240" w:lineRule="auto"/>
        <w:ind w:left="2136"/>
        <w:jc w:val="both"/>
        <w:outlineLvl w:val="1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</w:p>
    <w:p w:rsidR="00585FD3" w:rsidRPr="00BE411F" w:rsidRDefault="00AE380D" w:rsidP="00107CF5">
      <w:pPr>
        <w:pStyle w:val="c14"/>
        <w:spacing w:before="0" w:beforeAutospacing="0" w:after="0" w:afterAutospacing="0"/>
        <w:ind w:firstLine="708"/>
        <w:jc w:val="both"/>
        <w:rPr>
          <w:b/>
          <w:bCs/>
        </w:rPr>
      </w:pPr>
      <w:r w:rsidRPr="00BE411F">
        <w:rPr>
          <w:b/>
          <w:bCs/>
        </w:rPr>
        <w:t>Примерный перечень основных движений, подвижных игр и упражнений</w:t>
      </w:r>
      <w:r w:rsidR="00140022" w:rsidRPr="00BE411F">
        <w:rPr>
          <w:b/>
          <w:bCs/>
        </w:rPr>
        <w:t>. Подготовительная группа (6-7 лет).</w:t>
      </w:r>
    </w:p>
    <w:p w:rsidR="00585FD3" w:rsidRPr="00BE411F" w:rsidRDefault="00AE380D" w:rsidP="00107CF5">
      <w:pPr>
        <w:pStyle w:val="c14"/>
        <w:numPr>
          <w:ilvl w:val="0"/>
          <w:numId w:val="6"/>
        </w:numPr>
        <w:spacing w:before="0" w:beforeAutospacing="0" w:after="0" w:afterAutospacing="0"/>
        <w:jc w:val="both"/>
        <w:rPr>
          <w:i/>
          <w:iCs/>
        </w:rPr>
      </w:pPr>
      <w:r w:rsidRPr="00BE411F">
        <w:rPr>
          <w:i/>
          <w:iCs/>
        </w:rPr>
        <w:t>Основные движения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shd w:val="clear" w:color="auto" w:fill="F9F9F9"/>
        </w:rPr>
        <w:t>Ходьба. Ходьба обычная, на носках с разными положениями рук, на пятках, на наружных сторонах стоп, с высоким подниманием колена (</w:t>
      </w:r>
      <w:r w:rsidR="000E72A0" w:rsidRPr="00BE411F">
        <w:rPr>
          <w:shd w:val="clear" w:color="auto" w:fill="F9F9F9"/>
        </w:rPr>
        <w:t>бедра</w:t>
      </w:r>
      <w:r w:rsidRPr="00BE411F">
        <w:rPr>
          <w:shd w:val="clear" w:color="auto" w:fill="F9F9F9"/>
        </w:rPr>
        <w:t>), широким и мелким шагом, приставным шагом вперед и назад, гимн</w:t>
      </w:r>
      <w:r w:rsidR="001038DD" w:rsidRPr="00BE411F">
        <w:rPr>
          <w:shd w:val="clear" w:color="auto" w:fill="F9F9F9"/>
        </w:rPr>
        <w:t xml:space="preserve">астическим </w:t>
      </w:r>
      <w:r w:rsidRPr="00BE411F">
        <w:rPr>
          <w:shd w:val="clear" w:color="auto" w:fill="F9F9F9"/>
        </w:rPr>
        <w:t xml:space="preserve">шагом, перекатом с пятки на носок; ходьба в </w:t>
      </w:r>
      <w:proofErr w:type="spellStart"/>
      <w:r w:rsidRPr="00BE411F">
        <w:rPr>
          <w:shd w:val="clear" w:color="auto" w:fill="F9F9F9"/>
        </w:rPr>
        <w:t>полуприседе</w:t>
      </w:r>
      <w:proofErr w:type="spellEnd"/>
      <w:r w:rsidRPr="00BE411F">
        <w:rPr>
          <w:shd w:val="clear" w:color="auto" w:fill="F9F9F9"/>
        </w:rPr>
        <w:t xml:space="preserve">. Ходьба в колонне по одному, по двое, по трое, по четыре, в шеренге. Ходьба в разных направлениях: по кругу, </w:t>
      </w:r>
      <w:proofErr w:type="gramStart"/>
      <w:r w:rsidRPr="00BE411F">
        <w:rPr>
          <w:shd w:val="clear" w:color="auto" w:fill="F9F9F9"/>
        </w:rPr>
        <w:t>по</w:t>
      </w:r>
      <w:proofErr w:type="gramEnd"/>
      <w:r w:rsidRPr="00BE411F">
        <w:rPr>
          <w:shd w:val="clear" w:color="auto" w:fill="F9F9F9"/>
        </w:rPr>
        <w:t xml:space="preserve"> прямой с поворотами, змейкой, </w:t>
      </w:r>
      <w:r w:rsidR="005B4060" w:rsidRPr="00BE411F">
        <w:rPr>
          <w:shd w:val="clear" w:color="auto" w:fill="F9F9F9"/>
        </w:rPr>
        <w:t>врассыпную</w:t>
      </w:r>
      <w:r w:rsidRPr="00BE411F">
        <w:rPr>
          <w:shd w:val="clear" w:color="auto" w:fill="F9F9F9"/>
        </w:rPr>
        <w:t xml:space="preserve">. Ходьба в сочетании с другими видами движений. Ходьба по гимнастической скамейке боком приставным шагом; с набивным мешочком на спине; приседая на одной ноге и пронося другую махом вперед сбоку скамейки; поднимая прямую ногу и делая под ней хлопок; с остановкой </w:t>
      </w:r>
      <w:r w:rsidR="000E72A0" w:rsidRPr="00BE411F">
        <w:rPr>
          <w:shd w:val="clear" w:color="auto" w:fill="F9F9F9"/>
        </w:rPr>
        <w:t>посредине</w:t>
      </w:r>
      <w:r w:rsidRPr="00BE411F">
        <w:rPr>
          <w:shd w:val="clear" w:color="auto" w:fill="F9F9F9"/>
        </w:rPr>
        <w:t xml:space="preserve"> и перешагиванием (палки, веревки), с приседанием и поворотом кругом, с перепрыгиванием через ленточку, Ходьба по узкой рейке </w:t>
      </w:r>
      <w:r w:rsidR="000E72A0" w:rsidRPr="00BE411F">
        <w:rPr>
          <w:shd w:val="clear" w:color="auto" w:fill="F9F9F9"/>
        </w:rPr>
        <w:t>гимнастической</w:t>
      </w:r>
      <w:r w:rsidRPr="00BE411F">
        <w:rPr>
          <w:shd w:val="clear" w:color="auto" w:fill="F9F9F9"/>
        </w:rPr>
        <w:t xml:space="preserve"> скамейки, по веревке (диаметр 1,5-3 см) прямо и боком. </w:t>
      </w:r>
      <w:r w:rsidR="000E72A0" w:rsidRPr="00BE411F">
        <w:rPr>
          <w:shd w:val="clear" w:color="auto" w:fill="F9F9F9"/>
        </w:rPr>
        <w:t>Кружение</w:t>
      </w:r>
      <w:r w:rsidRPr="00BE411F">
        <w:rPr>
          <w:shd w:val="clear" w:color="auto" w:fill="F9F9F9"/>
        </w:rPr>
        <w:t xml:space="preserve"> с закрытыми глазами (с остановкой</w:t>
      </w:r>
      <w:r w:rsidR="00585FD3" w:rsidRPr="00BE411F">
        <w:rPr>
          <w:shd w:val="clear" w:color="auto" w:fill="F9F9F9"/>
        </w:rPr>
        <w:t xml:space="preserve"> и выполнением различных фигур)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Бег.</w:t>
      </w:r>
      <w:r w:rsidRPr="00BE411F">
        <w:t> </w:t>
      </w:r>
      <w:r w:rsidRPr="00BE411F">
        <w:rPr>
          <w:shd w:val="clear" w:color="auto" w:fill="F9F9F9"/>
        </w:rPr>
        <w:t xml:space="preserve">Бег обычный, на носках, высоко поднимая колено, сильно сгибая ноги назад, выбрасывая прямые ноги вперед, мелким и широким шагом. Бег в колонне по </w:t>
      </w:r>
      <w:r w:rsidRPr="00BE411F">
        <w:rPr>
          <w:shd w:val="clear" w:color="auto" w:fill="F9F9F9"/>
        </w:rPr>
        <w:lastRenderedPageBreak/>
        <w:t xml:space="preserve">одному, по двое, из разных исходных положений, в разных направлениях, с различными заданиями, с преодолением препятствий. Бег со скакалкой, с мячом, по доске, бревну, в чередовании с ходьбой, </w:t>
      </w:r>
      <w:r w:rsidR="000E72A0" w:rsidRPr="00BE411F">
        <w:rPr>
          <w:shd w:val="clear" w:color="auto" w:fill="F9F9F9"/>
        </w:rPr>
        <w:t>прыжками</w:t>
      </w:r>
      <w:r w:rsidRPr="00BE411F">
        <w:rPr>
          <w:shd w:val="clear" w:color="auto" w:fill="F9F9F9"/>
        </w:rPr>
        <w:t>, с изменением темпа. Непрерывный бег в течение 2-3 минут. Бег со средней скоростью на 80-120 м (2—4 раза)</w:t>
      </w:r>
      <w:r w:rsidRPr="00BE411F">
        <w:t> </w:t>
      </w:r>
      <w:r w:rsidRPr="00BE411F">
        <w:rPr>
          <w:b/>
          <w:bCs/>
        </w:rPr>
        <w:t>в </w:t>
      </w:r>
      <w:r w:rsidRPr="00BE411F">
        <w:rPr>
          <w:shd w:val="clear" w:color="auto" w:fill="F9F9F9"/>
        </w:rPr>
        <w:t xml:space="preserve">чередовании с ходьбой; </w:t>
      </w:r>
      <w:r w:rsidR="00CF381C" w:rsidRPr="00BE411F">
        <w:rPr>
          <w:shd w:val="clear" w:color="auto" w:fill="F9F9F9"/>
        </w:rPr>
        <w:t>челночный</w:t>
      </w:r>
      <w:r w:rsidRPr="00BE411F">
        <w:rPr>
          <w:shd w:val="clear" w:color="auto" w:fill="F9F9F9"/>
        </w:rPr>
        <w:t xml:space="preserve"> бег 3—5 раз по 10</w:t>
      </w:r>
      <w:r w:rsidRPr="00BE411F">
        <w:t> </w:t>
      </w:r>
      <w:r w:rsidRPr="00BE411F">
        <w:rPr>
          <w:b/>
          <w:bCs/>
        </w:rPr>
        <w:t>м. </w:t>
      </w:r>
      <w:r w:rsidRPr="00BE411F">
        <w:rPr>
          <w:shd w:val="clear" w:color="auto" w:fill="F9F9F9"/>
        </w:rPr>
        <w:t xml:space="preserve">Бег на скорость: 30 м примерно за 6,5-7,5 </w:t>
      </w:r>
      <w:r w:rsidR="00CF381C" w:rsidRPr="00BE411F">
        <w:rPr>
          <w:shd w:val="clear" w:color="auto" w:fill="F9F9F9"/>
        </w:rPr>
        <w:t>секунды</w:t>
      </w:r>
      <w:r w:rsidRPr="00BE411F">
        <w:rPr>
          <w:shd w:val="clear" w:color="auto" w:fill="F9F9F9"/>
        </w:rPr>
        <w:t xml:space="preserve"> к концу года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Ползание, лазанье.</w:t>
      </w:r>
      <w:r w:rsidRPr="00BE411F">
        <w:t> </w:t>
      </w:r>
      <w:r w:rsidRPr="00BE411F">
        <w:rPr>
          <w:shd w:val="clear" w:color="auto" w:fill="F9F9F9"/>
        </w:rPr>
        <w:t xml:space="preserve">Ползание на четвереньках по гимнастической </w:t>
      </w:r>
      <w:r w:rsidR="00CF381C" w:rsidRPr="00BE411F">
        <w:rPr>
          <w:shd w:val="clear" w:color="auto" w:fill="F9F9F9"/>
        </w:rPr>
        <w:t>скамейке</w:t>
      </w:r>
      <w:r w:rsidRPr="00BE411F">
        <w:rPr>
          <w:shd w:val="clear" w:color="auto" w:fill="F9F9F9"/>
        </w:rPr>
        <w:t xml:space="preserve">, бревну; ползание на животе и спине по гимнастической скамейке, подтягиваясь руками и отталкиваясь ногами. </w:t>
      </w:r>
      <w:proofErr w:type="spellStart"/>
      <w:r w:rsidRPr="00BE411F">
        <w:rPr>
          <w:shd w:val="clear" w:color="auto" w:fill="F9F9F9"/>
        </w:rPr>
        <w:t>Пролезание</w:t>
      </w:r>
      <w:proofErr w:type="spellEnd"/>
      <w:r w:rsidRPr="00BE411F">
        <w:rPr>
          <w:shd w:val="clear" w:color="auto" w:fill="F9F9F9"/>
        </w:rPr>
        <w:t xml:space="preserve"> в обруч разными способами; </w:t>
      </w:r>
      <w:proofErr w:type="spellStart"/>
      <w:r w:rsidRPr="00BE411F">
        <w:rPr>
          <w:shd w:val="clear" w:color="auto" w:fill="F9F9F9"/>
        </w:rPr>
        <w:t>подлезание</w:t>
      </w:r>
      <w:proofErr w:type="spellEnd"/>
      <w:r w:rsidRPr="00BE411F">
        <w:rPr>
          <w:shd w:val="clear" w:color="auto" w:fill="F9F9F9"/>
        </w:rPr>
        <w:t xml:space="preserve"> под дугу, гимнастическую скамейку несколькими</w:t>
      </w:r>
      <w:r w:rsidRPr="00BE411F">
        <w:t> </w:t>
      </w:r>
      <w:r w:rsidRPr="00BE411F">
        <w:rPr>
          <w:i/>
          <w:iCs/>
        </w:rPr>
        <w:t>способами подряд</w:t>
      </w:r>
      <w:r w:rsidR="00D30425" w:rsidRPr="00BE411F">
        <w:rPr>
          <w:i/>
          <w:iCs/>
        </w:rPr>
        <w:t xml:space="preserve"> </w:t>
      </w:r>
      <w:r w:rsidRPr="00BE411F">
        <w:rPr>
          <w:shd w:val="clear" w:color="auto" w:fill="F9F9F9"/>
        </w:rPr>
        <w:t xml:space="preserve">(высота 35-50 см). Лазанье по гимнастической стенке с изменением темпа, сохранением координации движений, использованием перекрестного и одноименного движения рук и ног, </w:t>
      </w:r>
      <w:r w:rsidR="00CF381C" w:rsidRPr="00BE411F">
        <w:rPr>
          <w:shd w:val="clear" w:color="auto" w:fill="F9F9F9"/>
        </w:rPr>
        <w:t>перелезаем</w:t>
      </w:r>
      <w:r w:rsidRPr="00BE411F">
        <w:rPr>
          <w:shd w:val="clear" w:color="auto" w:fill="F9F9F9"/>
        </w:rPr>
        <w:t xml:space="preserve"> с пролета на пролет по диагонали.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Прыжки. </w:t>
      </w:r>
      <w:r w:rsidRPr="00BE411F">
        <w:rPr>
          <w:shd w:val="clear" w:color="auto" w:fill="F9F9F9"/>
        </w:rPr>
        <w:t xml:space="preserve">Прыжки на двух ногах: на месте (разными способами) по 30 прыжков 3—4 раза в чередовании с ходьбой, с поворотом кругом, продвигаясь вперед на 5-6 м, с зажатым между ног мешочком с песком. Прыжки через 6—8 набивных мячей последовательно через каждый; на </w:t>
      </w:r>
      <w:r w:rsidR="00CF381C" w:rsidRPr="00BE411F">
        <w:rPr>
          <w:shd w:val="clear" w:color="auto" w:fill="F9F9F9"/>
        </w:rPr>
        <w:t>одной</w:t>
      </w:r>
      <w:r w:rsidRPr="00BE411F">
        <w:rPr>
          <w:shd w:val="clear" w:color="auto" w:fill="F9F9F9"/>
        </w:rPr>
        <w:t xml:space="preserve"> ноге через линию, веревку вперед и назад, вправо и влево, на месте и с продвижением. Прыжки вверх из глубокого </w:t>
      </w:r>
      <w:r w:rsidR="00CF5AB7" w:rsidRPr="00BE411F">
        <w:rPr>
          <w:shd w:val="clear" w:color="auto" w:fill="F9F9F9"/>
        </w:rPr>
        <w:t>приседа</w:t>
      </w:r>
      <w:r w:rsidRPr="00BE411F">
        <w:rPr>
          <w:shd w:val="clear" w:color="auto" w:fill="F9F9F9"/>
        </w:rPr>
        <w:t xml:space="preserve">, на мягкое </w:t>
      </w:r>
      <w:r w:rsidR="00CF381C" w:rsidRPr="00BE411F">
        <w:rPr>
          <w:shd w:val="clear" w:color="auto" w:fill="F9F9F9"/>
        </w:rPr>
        <w:t>покрытие</w:t>
      </w:r>
      <w:r w:rsidRPr="00BE411F">
        <w:rPr>
          <w:shd w:val="clear" w:color="auto" w:fill="F9F9F9"/>
        </w:rPr>
        <w:t xml:space="preserve"> с разбега (высота до 40 см). Прыжки с высоты 40 см, в длину с места (около 100 см), в длину с разбега (180-190 см), вверх с места, доставая предмет, подвешенный на 25-30 см выше поднятой руки ребенка, с разбега (не менее 50 см). Прыжки через короткую скакалку разными способами (на двух ногах, с ноги на ногу), прыжки через длинную скакалку по одному, </w:t>
      </w:r>
      <w:r w:rsidR="00CF5AB7" w:rsidRPr="00BE411F">
        <w:rPr>
          <w:shd w:val="clear" w:color="auto" w:fill="F9F9F9"/>
        </w:rPr>
        <w:t>парами</w:t>
      </w:r>
      <w:r w:rsidRPr="00BE411F">
        <w:rPr>
          <w:shd w:val="clear" w:color="auto" w:fill="F9F9F9"/>
        </w:rPr>
        <w:t>, прыжки через большой обруч (как через скакалку). Подпрыгивание на двух ногах, стоя на скамейке, продвигаясь вперед; прыжки на двух ногах с продвижением вперед по наклонной поверхности.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Бросание, ловля, метание.</w:t>
      </w:r>
      <w:r w:rsidRPr="00BE411F">
        <w:t> </w:t>
      </w:r>
      <w:r w:rsidRPr="00BE411F">
        <w:rPr>
          <w:shd w:val="clear" w:color="auto" w:fill="F9F9F9"/>
        </w:rPr>
        <w:t xml:space="preserve">Перебрасывание мяча друг другу снизу, из-за головы (расстояние 3-4 м), из </w:t>
      </w:r>
      <w:proofErr w:type="gramStart"/>
      <w:r w:rsidRPr="00BE411F">
        <w:rPr>
          <w:shd w:val="clear" w:color="auto" w:fill="F9F9F9"/>
        </w:rPr>
        <w:t>положения</w:t>
      </w:r>
      <w:proofErr w:type="gramEnd"/>
      <w:r w:rsidRPr="00BE411F">
        <w:rPr>
          <w:shd w:val="clear" w:color="auto" w:fill="F9F9F9"/>
        </w:rPr>
        <w:t xml:space="preserve"> сидя ноги </w:t>
      </w:r>
      <w:proofErr w:type="spellStart"/>
      <w:r w:rsidRPr="00BE411F">
        <w:rPr>
          <w:shd w:val="clear" w:color="auto" w:fill="F9F9F9"/>
        </w:rPr>
        <w:t>скрестно</w:t>
      </w:r>
      <w:proofErr w:type="spellEnd"/>
      <w:r w:rsidRPr="00BE411F">
        <w:rPr>
          <w:shd w:val="clear" w:color="auto" w:fill="F9F9F9"/>
        </w:rPr>
        <w:t>; через сетку. Бросание мяча вверх, о землю, ловля его двумя руками (не</w:t>
      </w:r>
      <w:r w:rsidR="00CF5AB7" w:rsidRPr="00BE411F">
        <w:rPr>
          <w:b/>
          <w:bCs/>
        </w:rPr>
        <w:t xml:space="preserve"> </w:t>
      </w:r>
      <w:r w:rsidR="0054470E" w:rsidRPr="00BE411F">
        <w:rPr>
          <w:b/>
          <w:bCs/>
        </w:rPr>
        <w:t xml:space="preserve">менее 20 </w:t>
      </w:r>
      <w:r w:rsidRPr="00BE411F">
        <w:rPr>
          <w:shd w:val="clear" w:color="auto" w:fill="F9F9F9"/>
        </w:rPr>
        <w:t xml:space="preserve">раз), одной рукой (не менее 10 раз), с хлопками, поворотами. Отбивание мяча правой и левой рукой поочередно на месте и в движении. Ведение </w:t>
      </w:r>
      <w:r w:rsidR="0054470E" w:rsidRPr="00BE411F">
        <w:rPr>
          <w:shd w:val="clear" w:color="auto" w:fill="F9F9F9"/>
        </w:rPr>
        <w:t>мяча</w:t>
      </w:r>
      <w:r w:rsidRPr="00BE411F">
        <w:rPr>
          <w:shd w:val="clear" w:color="auto" w:fill="F9F9F9"/>
        </w:rPr>
        <w:t xml:space="preserve"> в разных направлениях. Перебрасывание набивных мячей. Метание на дальность (6-12 м) левой и правой рукой. Метание в цель из разных положений (стоя, стоя на коленях, сидя), метание в горизонтальную и вертикальную цель (с расстояния 4-5 м), метание в движущуюся цель.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Групповые упражнения с переходами.</w:t>
      </w:r>
      <w:r w:rsidRPr="00BE411F">
        <w:t> </w:t>
      </w:r>
      <w:proofErr w:type="gramStart"/>
      <w:r w:rsidRPr="00BE411F">
        <w:rPr>
          <w:shd w:val="clear" w:color="auto" w:fill="F9F9F9"/>
        </w:rPr>
        <w:t>Построение (самостоятельно в колонну по одному, в круг, шеренгу.</w:t>
      </w:r>
      <w:proofErr w:type="gramEnd"/>
      <w:r w:rsidRPr="00BE411F">
        <w:rPr>
          <w:shd w:val="clear" w:color="auto" w:fill="F9F9F9"/>
        </w:rPr>
        <w:t xml:space="preserve"> Перестроение в колонну по двое, по трое, по четыре на ходу, из одного круга в несколько (2—3). Расчет на «первый - второй» и перестроение из одной шеренги в две; равнение в колонне, круге; размыкание и смыкание приставным шагом; повороты направо, налево, кругом.</w:t>
      </w:r>
    </w:p>
    <w:p w:rsidR="00585FD3" w:rsidRPr="00BE411F" w:rsidRDefault="00AE380D" w:rsidP="00107CF5">
      <w:pPr>
        <w:pStyle w:val="c14"/>
        <w:numPr>
          <w:ilvl w:val="0"/>
          <w:numId w:val="7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Ритмическая гимнастика.</w:t>
      </w:r>
      <w:r w:rsidRPr="00BE411F">
        <w:t> </w:t>
      </w:r>
      <w:r w:rsidRPr="00BE411F">
        <w:rPr>
          <w:shd w:val="clear" w:color="auto" w:fill="F9F9F9"/>
        </w:rPr>
        <w:t>Красивое, грациозное выполнение физических упражнений под музыку. Согласование ритма движений с музыкальным сопровождением.</w:t>
      </w:r>
    </w:p>
    <w:p w:rsidR="00585FD3" w:rsidRPr="00BE411F" w:rsidRDefault="00585FD3" w:rsidP="00107CF5">
      <w:pPr>
        <w:pStyle w:val="c14"/>
        <w:spacing w:before="0" w:beforeAutospacing="0" w:after="0" w:afterAutospacing="0"/>
        <w:jc w:val="both"/>
        <w:rPr>
          <w:i/>
          <w:iCs/>
        </w:rPr>
      </w:pPr>
      <w:r w:rsidRPr="00BE411F">
        <w:rPr>
          <w:i/>
          <w:iCs/>
        </w:rPr>
        <w:t xml:space="preserve">2. </w:t>
      </w:r>
      <w:r w:rsidR="00AE380D" w:rsidRPr="00BE411F">
        <w:rPr>
          <w:i/>
          <w:iCs/>
        </w:rPr>
        <w:t>Общеразвивающие упражнения</w:t>
      </w:r>
    </w:p>
    <w:p w:rsidR="00585FD3" w:rsidRPr="00BE411F" w:rsidRDefault="00AE380D" w:rsidP="00107CF5">
      <w:pPr>
        <w:pStyle w:val="c14"/>
        <w:numPr>
          <w:ilvl w:val="0"/>
          <w:numId w:val="8"/>
        </w:numPr>
        <w:spacing w:before="0" w:beforeAutospacing="0" w:after="0" w:afterAutospacing="0"/>
        <w:ind w:left="1068"/>
        <w:jc w:val="both"/>
        <w:rPr>
          <w:shd w:val="clear" w:color="auto" w:fill="F9F9F9"/>
        </w:rPr>
      </w:pPr>
      <w:r w:rsidRPr="00BE411F">
        <w:rPr>
          <w:b/>
          <w:bCs/>
        </w:rPr>
        <w:t>Упражнения для кистей рук, развития на укрепления мышц плечевого </w:t>
      </w:r>
      <w:r w:rsidRPr="00BE411F">
        <w:rPr>
          <w:shd w:val="clear" w:color="auto" w:fill="F9F9F9"/>
        </w:rPr>
        <w:t xml:space="preserve">пояса. Поднимать руки вверх, вперед, в стороны, вставая на носки (из </w:t>
      </w:r>
      <w:proofErr w:type="gramStart"/>
      <w:r w:rsidRPr="00BE411F">
        <w:rPr>
          <w:shd w:val="clear" w:color="auto" w:fill="F9F9F9"/>
        </w:rPr>
        <w:t>положения</w:t>
      </w:r>
      <w:proofErr w:type="gramEnd"/>
      <w:r w:rsidRPr="00BE411F">
        <w:rPr>
          <w:shd w:val="clear" w:color="auto" w:fill="F9F9F9"/>
        </w:rPr>
        <w:t xml:space="preserve"> стоя, пятки вместе, носки врозь), </w:t>
      </w:r>
      <w:r w:rsidR="004D59A8" w:rsidRPr="00BE411F">
        <w:rPr>
          <w:shd w:val="clear" w:color="auto" w:fill="F9F9F9"/>
        </w:rPr>
        <w:t>отставляя</w:t>
      </w:r>
      <w:r w:rsidRPr="00BE411F">
        <w:rPr>
          <w:shd w:val="clear" w:color="auto" w:fill="F9F9F9"/>
        </w:rPr>
        <w:t xml:space="preserve"> ногу назад на носок, прижимаясь к стенке; поднимать руки вверх из положения руки к плечам.</w:t>
      </w:r>
    </w:p>
    <w:p w:rsidR="00585FD3" w:rsidRPr="00BE411F" w:rsidRDefault="00AE380D" w:rsidP="00107CF5">
      <w:pPr>
        <w:pStyle w:val="c14"/>
        <w:spacing w:before="0" w:beforeAutospacing="0" w:after="0" w:afterAutospacing="0"/>
        <w:ind w:left="1068"/>
        <w:jc w:val="both"/>
        <w:rPr>
          <w:shd w:val="clear" w:color="auto" w:fill="F9F9F9"/>
        </w:rPr>
      </w:pPr>
      <w:proofErr w:type="gramStart"/>
      <w:r w:rsidRPr="00BE411F">
        <w:rPr>
          <w:shd w:val="clear" w:color="auto" w:fill="F9F9F9"/>
        </w:rPr>
        <w:lastRenderedPageBreak/>
        <w:t>Поднимать и опускать плечи; энергично разгибать согнутые в локтях руки сжаты</w:t>
      </w:r>
      <w:r w:rsidRPr="00BE411F">
        <w:t> </w:t>
      </w:r>
      <w:r w:rsidRPr="00BE411F">
        <w:rPr>
          <w:b/>
          <w:bCs/>
        </w:rPr>
        <w:t>в </w:t>
      </w:r>
      <w:r w:rsidRPr="00BE411F">
        <w:rPr>
          <w:shd w:val="clear" w:color="auto" w:fill="F9F9F9"/>
        </w:rPr>
        <w:t>кулаки), вперед и в стороны; отводить локти назад (рывки 2-3 раза) и выпрямлять руки в стороны из положения руки перед грудью; выполнять круговые движения согнутыми в локтях руками (кисти у плеч).</w:t>
      </w:r>
      <w:proofErr w:type="gramEnd"/>
    </w:p>
    <w:p w:rsidR="00585FD3" w:rsidRPr="00BE411F" w:rsidRDefault="00AE380D" w:rsidP="00107CF5">
      <w:pPr>
        <w:pStyle w:val="c14"/>
        <w:spacing w:before="0" w:beforeAutospacing="0" w:after="0" w:afterAutospacing="0"/>
        <w:ind w:left="1068"/>
        <w:jc w:val="both"/>
        <w:rPr>
          <w:shd w:val="clear" w:color="auto" w:fill="F9F9F9"/>
        </w:rPr>
      </w:pPr>
      <w:r w:rsidRPr="00BE411F">
        <w:rPr>
          <w:shd w:val="clear" w:color="auto" w:fill="F9F9F9"/>
        </w:rPr>
        <w:t xml:space="preserve">Вращать обруч одной рукой вокруг вертикальной оси, на предплечье и кисти руки перед собой и сбоку; вращать кистями рук. Разводить и сводить пальцы; поочередно соединять все пальцы с </w:t>
      </w:r>
      <w:proofErr w:type="gramStart"/>
      <w:r w:rsidRPr="00BE411F">
        <w:rPr>
          <w:shd w:val="clear" w:color="auto" w:fill="F9F9F9"/>
        </w:rPr>
        <w:t>большим</w:t>
      </w:r>
      <w:proofErr w:type="gramEnd"/>
      <w:r w:rsidRPr="00BE411F">
        <w:rPr>
          <w:shd w:val="clear" w:color="auto" w:fill="F9F9F9"/>
        </w:rPr>
        <w:t>.</w:t>
      </w:r>
    </w:p>
    <w:p w:rsidR="00585FD3" w:rsidRPr="00BE411F" w:rsidRDefault="00AE380D" w:rsidP="00107CF5">
      <w:pPr>
        <w:pStyle w:val="c14"/>
        <w:numPr>
          <w:ilvl w:val="0"/>
          <w:numId w:val="8"/>
        </w:numPr>
        <w:spacing w:before="0" w:beforeAutospacing="0" w:after="0" w:afterAutospacing="0"/>
        <w:ind w:left="1068"/>
        <w:jc w:val="both"/>
        <w:rPr>
          <w:shd w:val="clear" w:color="auto" w:fill="F9F9F9"/>
        </w:rPr>
      </w:pPr>
      <w:r w:rsidRPr="00BE411F">
        <w:rPr>
          <w:b/>
          <w:bCs/>
        </w:rPr>
        <w:t>Упражнения для развития и укрепления мышц спины</w:t>
      </w:r>
      <w:r w:rsidRPr="00BE411F">
        <w:t> </w:t>
      </w:r>
      <w:r w:rsidRPr="00BE411F">
        <w:rPr>
          <w:shd w:val="clear" w:color="auto" w:fill="F9F9F9"/>
        </w:rPr>
        <w:t>и</w:t>
      </w:r>
      <w:r w:rsidRPr="00BE411F">
        <w:t> </w:t>
      </w:r>
      <w:r w:rsidRPr="00BE411F">
        <w:rPr>
          <w:b/>
          <w:bCs/>
        </w:rPr>
        <w:t>гибкости позвоночника</w:t>
      </w:r>
      <w:r w:rsidRPr="00BE411F">
        <w:rPr>
          <w:shd w:val="clear" w:color="auto" w:fill="F9F9F9"/>
        </w:rPr>
        <w:t xml:space="preserve">. Опускать и поворачивать голову в стороны. Поворачивать туловище в стороны, поднимая руки вверх — в стороны из положения руки к плечам (руки из-за головы): наклоняться вперед, подняв руки вверх, держа руки в стороны. В упоре сидя поднимать обе ноги (оттянув носки), удерживаясь в этом положении; переносить прямые ноги через скамейку, сидя на ней упоре сзади. Садиться из </w:t>
      </w:r>
      <w:proofErr w:type="gramStart"/>
      <w:r w:rsidRPr="00BE411F">
        <w:rPr>
          <w:shd w:val="clear" w:color="auto" w:fill="F9F9F9"/>
        </w:rPr>
        <w:t>положения</w:t>
      </w:r>
      <w:proofErr w:type="gramEnd"/>
      <w:r w:rsidRPr="00BE411F">
        <w:rPr>
          <w:shd w:val="clear" w:color="auto" w:fill="F9F9F9"/>
        </w:rPr>
        <w:t xml:space="preserve"> лежа на спине (закрепив ноги) и снова ложиться. Прогибаться, лежа на животе. Из </w:t>
      </w:r>
      <w:proofErr w:type="gramStart"/>
      <w:r w:rsidRPr="00BE411F">
        <w:rPr>
          <w:shd w:val="clear" w:color="auto" w:fill="F9F9F9"/>
        </w:rPr>
        <w:t>положения</w:t>
      </w:r>
      <w:proofErr w:type="gramEnd"/>
      <w:r w:rsidRPr="00BE411F">
        <w:rPr>
          <w:shd w:val="clear" w:color="auto" w:fill="F9F9F9"/>
        </w:rPr>
        <w:t xml:space="preserve"> лежа на спине поднимать обе ноги одновременно, стараясь коснуться лежащего за головой предмета. Из упора присев переходить в упор на одной ноге, отводя другую ногу назад (носок опирается о пол). Поочередно поднимать ногу, согнутую в колене; стоя, держась за опору, поочередно поднимать прямую ногу.</w:t>
      </w:r>
    </w:p>
    <w:p w:rsidR="00585FD3" w:rsidRPr="00BE411F" w:rsidRDefault="00AE380D" w:rsidP="00107CF5">
      <w:pPr>
        <w:pStyle w:val="c14"/>
        <w:numPr>
          <w:ilvl w:val="0"/>
          <w:numId w:val="8"/>
        </w:numPr>
        <w:spacing w:before="0" w:beforeAutospacing="0" w:after="0" w:afterAutospacing="0"/>
        <w:ind w:left="1068"/>
        <w:jc w:val="both"/>
        <w:rPr>
          <w:shd w:val="clear" w:color="auto" w:fill="F9F9F9"/>
        </w:rPr>
      </w:pPr>
      <w:r w:rsidRPr="00BE411F">
        <w:rPr>
          <w:b/>
          <w:bCs/>
        </w:rPr>
        <w:t>Упражнения для развития и укрепления мышц брюшного пресса и ног.</w:t>
      </w:r>
      <w:r w:rsidRPr="00BE411F">
        <w:t> </w:t>
      </w:r>
      <w:r w:rsidRPr="00BE411F">
        <w:rPr>
          <w:shd w:val="clear" w:color="auto" w:fill="F9F9F9"/>
        </w:rPr>
        <w:t xml:space="preserve">Выставлять ногу вперед на носок: приседать, держа руки за головой; поочередно пружинисто сгибать ноги (стоя, ноги врозь); приседать из положения ноги врозь, перенося массу тела с одной ноги на другую, не </w:t>
      </w:r>
      <w:proofErr w:type="spellStart"/>
      <w:r w:rsidRPr="00BE411F">
        <w:rPr>
          <w:shd w:val="clear" w:color="auto" w:fill="F9F9F9"/>
        </w:rPr>
        <w:t>поднимаясь</w:t>
      </w:r>
      <w:proofErr w:type="gramStart"/>
      <w:r w:rsidRPr="00BE411F">
        <w:rPr>
          <w:b/>
          <w:bCs/>
        </w:rPr>
        <w:t>.</w:t>
      </w:r>
      <w:r w:rsidRPr="00BE411F">
        <w:rPr>
          <w:shd w:val="clear" w:color="auto" w:fill="F9F9F9"/>
        </w:rPr>
        <w:t>В</w:t>
      </w:r>
      <w:proofErr w:type="gramEnd"/>
      <w:r w:rsidRPr="00BE411F">
        <w:rPr>
          <w:shd w:val="clear" w:color="auto" w:fill="F9F9F9"/>
        </w:rPr>
        <w:t>ыполнять</w:t>
      </w:r>
      <w:proofErr w:type="spellEnd"/>
      <w:r w:rsidRPr="00BE411F">
        <w:rPr>
          <w:shd w:val="clear" w:color="auto" w:fill="F9F9F9"/>
        </w:rPr>
        <w:t xml:space="preserve"> выпад вперед, в сторону; касаться носком выпрямленной ноги (мах вперед) ладони вытянутой вперед руки (одноименной и разноименной); свободно размахивать ногой вперед-назад, держась за опору. Захватывать ступнями ног палку посередине и поворачивать ее на полу.</w:t>
      </w:r>
    </w:p>
    <w:p w:rsidR="00585FD3" w:rsidRPr="00BE411F" w:rsidRDefault="00AE380D" w:rsidP="00107CF5">
      <w:pPr>
        <w:pStyle w:val="c14"/>
        <w:numPr>
          <w:ilvl w:val="0"/>
          <w:numId w:val="8"/>
        </w:numPr>
        <w:spacing w:before="0" w:beforeAutospacing="0" w:after="0" w:afterAutospacing="0"/>
        <w:ind w:left="1068"/>
        <w:jc w:val="both"/>
        <w:rPr>
          <w:shd w:val="clear" w:color="auto" w:fill="F9F9F9"/>
        </w:rPr>
      </w:pPr>
      <w:r w:rsidRPr="00BE411F">
        <w:rPr>
          <w:b/>
          <w:bCs/>
        </w:rPr>
        <w:t>Статические упражнения.</w:t>
      </w:r>
      <w:r w:rsidRPr="00BE411F">
        <w:t> </w:t>
      </w:r>
      <w:r w:rsidRPr="00BE411F">
        <w:rPr>
          <w:shd w:val="clear" w:color="auto" w:fill="F9F9F9"/>
        </w:rPr>
        <w:t>Сохранять равновесие, стоя на скамейке, кубе на носках, на одной ноге, закрыв глаза, балансируя на большом набивном мяче (вес 3 кг). Общеразвивающие упражнения, стоя на левой или правой ноге и т.п.</w:t>
      </w:r>
    </w:p>
    <w:p w:rsidR="00585FD3" w:rsidRPr="00BE411F" w:rsidRDefault="00AE380D" w:rsidP="00107CF5">
      <w:pPr>
        <w:pStyle w:val="c14"/>
        <w:numPr>
          <w:ilvl w:val="0"/>
          <w:numId w:val="6"/>
        </w:numPr>
        <w:spacing w:before="0" w:beforeAutospacing="0" w:after="0" w:afterAutospacing="0"/>
        <w:jc w:val="both"/>
        <w:rPr>
          <w:i/>
          <w:iCs/>
        </w:rPr>
      </w:pPr>
      <w:r w:rsidRPr="00BE411F">
        <w:rPr>
          <w:i/>
          <w:iCs/>
        </w:rPr>
        <w:t>Спортивные упражнения</w:t>
      </w:r>
    </w:p>
    <w:p w:rsidR="008247B1" w:rsidRPr="00BE411F" w:rsidRDefault="00AE380D" w:rsidP="00107CF5">
      <w:pPr>
        <w:pStyle w:val="c14"/>
        <w:numPr>
          <w:ilvl w:val="0"/>
          <w:numId w:val="10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Катание на санках. </w:t>
      </w:r>
      <w:r w:rsidRPr="00BE411F">
        <w:rPr>
          <w:shd w:val="clear" w:color="auto" w:fill="F9F9F9"/>
        </w:rPr>
        <w:t>Поднимать во время спуска заранее положенный предмет (кегля, флажок, снежок и др.). Выполнять разнообразные игровые задания: проехать в воротца, попасть снежком в цель, сделать поворот. Участвовать в играх — эстафетах с санками.</w:t>
      </w:r>
    </w:p>
    <w:p w:rsidR="00585FD3" w:rsidRPr="00BE411F" w:rsidRDefault="00AE380D" w:rsidP="00107CF5">
      <w:pPr>
        <w:pStyle w:val="c14"/>
        <w:numPr>
          <w:ilvl w:val="0"/>
          <w:numId w:val="10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Скольжение. </w:t>
      </w:r>
      <w:r w:rsidRPr="00BE411F">
        <w:rPr>
          <w:shd w:val="clear" w:color="auto" w:fill="F9F9F9"/>
        </w:rPr>
        <w:t>Скользить с разбега по ледяным дорожкам, стоя и присев,</w:t>
      </w:r>
      <w:r w:rsidRPr="00BE411F">
        <w:t> </w:t>
      </w:r>
      <w:r w:rsidRPr="00BE411F">
        <w:rPr>
          <w:b/>
          <w:bCs/>
        </w:rPr>
        <w:t>на </w:t>
      </w:r>
      <w:r w:rsidRPr="00BE411F">
        <w:rPr>
          <w:shd w:val="clear" w:color="auto" w:fill="F9F9F9"/>
        </w:rPr>
        <w:t>одной ноге, с поворотом. Скользить с невысокой горки.</w:t>
      </w:r>
    </w:p>
    <w:p w:rsidR="00F46CFD" w:rsidRPr="00BE411F" w:rsidRDefault="00AE380D" w:rsidP="00107CF5">
      <w:pPr>
        <w:pStyle w:val="c14"/>
        <w:numPr>
          <w:ilvl w:val="0"/>
          <w:numId w:val="6"/>
        </w:numPr>
        <w:spacing w:before="0" w:beforeAutospacing="0" w:after="0" w:afterAutospacing="0"/>
        <w:jc w:val="both"/>
        <w:rPr>
          <w:shd w:val="clear" w:color="auto" w:fill="F9F9F9"/>
        </w:rPr>
      </w:pPr>
      <w:r w:rsidRPr="00BE411F">
        <w:rPr>
          <w:i/>
          <w:iCs/>
        </w:rPr>
        <w:t>Спортивные</w:t>
      </w:r>
      <w:r w:rsidRPr="00BE411F">
        <w:t> </w:t>
      </w:r>
      <w:r w:rsidRPr="00BE411F">
        <w:rPr>
          <w:i/>
          <w:iCs/>
        </w:rPr>
        <w:t>игры</w:t>
      </w:r>
    </w:p>
    <w:p w:rsidR="00585FD3" w:rsidRPr="00BE411F" w:rsidRDefault="00AE380D" w:rsidP="00107CF5">
      <w:pPr>
        <w:pStyle w:val="c14"/>
        <w:numPr>
          <w:ilvl w:val="0"/>
          <w:numId w:val="12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Элементы баскетбола.</w:t>
      </w:r>
      <w:r w:rsidRPr="00BE411F">
        <w:t> </w:t>
      </w:r>
      <w:r w:rsidRPr="00BE411F">
        <w:rPr>
          <w:shd w:val="clear" w:color="auto" w:fill="F9F9F9"/>
        </w:rPr>
        <w:t xml:space="preserve">Передавать мяч друг другу (двумя руками от груди, одной рукой от плеча). Перебрасывать мячи друг другу двумя </w:t>
      </w:r>
      <w:r w:rsidR="004D59A8" w:rsidRPr="00BE411F">
        <w:rPr>
          <w:shd w:val="clear" w:color="auto" w:fill="F9F9F9"/>
        </w:rPr>
        <w:t>руками</w:t>
      </w:r>
      <w:r w:rsidRPr="00BE411F">
        <w:rPr>
          <w:shd w:val="clear" w:color="auto" w:fill="F9F9F9"/>
        </w:rPr>
        <w:t xml:space="preserve"> от груди в движении. Ловить летящий мяч на разной высоте (на уровне груди, над головой, сбоку, снизу, у пола и т.п.) и с разных сторон. Бросать мяч в корзину двумя руками из-за головы, от плеча. Вести мяч</w:t>
      </w:r>
      <w:r w:rsidR="008247B1" w:rsidRPr="00BE411F">
        <w:rPr>
          <w:shd w:val="clear" w:color="auto" w:fill="F9F9F9"/>
        </w:rPr>
        <w:t xml:space="preserve"> </w:t>
      </w:r>
      <w:r w:rsidRPr="00BE411F">
        <w:rPr>
          <w:shd w:val="clear" w:color="auto" w:fill="F9F9F9"/>
        </w:rPr>
        <w:t>одной рукой, передавая его из одной руки в другую, передвигаясь в разных направлениях, останавливаясь и снова передвигаясь по сигналу.</w:t>
      </w:r>
    </w:p>
    <w:p w:rsidR="00585FD3" w:rsidRPr="00BE411F" w:rsidRDefault="00AE380D" w:rsidP="00107CF5">
      <w:pPr>
        <w:pStyle w:val="c14"/>
        <w:numPr>
          <w:ilvl w:val="0"/>
          <w:numId w:val="12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Элементы футбола.</w:t>
      </w:r>
      <w:r w:rsidRPr="00BE411F">
        <w:t> </w:t>
      </w:r>
      <w:r w:rsidRPr="00BE411F">
        <w:rPr>
          <w:shd w:val="clear" w:color="auto" w:fill="F9F9F9"/>
        </w:rPr>
        <w:t>Передавать мяч друг другу, отбивая его правой и левой ногой, стоя на месте. Вести мяч змейкой</w:t>
      </w:r>
      <w:r w:rsidRPr="00BE411F">
        <w:t> </w:t>
      </w:r>
      <w:r w:rsidRPr="00BE411F">
        <w:rPr>
          <w:b/>
          <w:bCs/>
        </w:rPr>
        <w:t>между </w:t>
      </w:r>
      <w:r w:rsidRPr="00BE411F">
        <w:rPr>
          <w:shd w:val="clear" w:color="auto" w:fill="F9F9F9"/>
        </w:rPr>
        <w:t>расставленными предметами, попадать в предметы, забивать мяч в ворота.</w:t>
      </w:r>
    </w:p>
    <w:p w:rsidR="00585FD3" w:rsidRPr="00BE411F" w:rsidRDefault="00AE380D" w:rsidP="00107CF5">
      <w:pPr>
        <w:pStyle w:val="c14"/>
        <w:numPr>
          <w:ilvl w:val="0"/>
          <w:numId w:val="11"/>
        </w:numPr>
        <w:spacing w:before="0" w:beforeAutospacing="0" w:after="0" w:afterAutospacing="0"/>
        <w:jc w:val="both"/>
        <w:rPr>
          <w:b/>
        </w:rPr>
      </w:pPr>
      <w:r w:rsidRPr="00BE411F">
        <w:rPr>
          <w:i/>
          <w:iCs/>
        </w:rPr>
        <w:t>Подвижные игры</w:t>
      </w:r>
    </w:p>
    <w:p w:rsidR="008247B1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lastRenderedPageBreak/>
        <w:t>С бегом. </w:t>
      </w:r>
      <w:proofErr w:type="gramStart"/>
      <w:r w:rsidRPr="00BE411F">
        <w:rPr>
          <w:shd w:val="clear" w:color="auto" w:fill="F9F9F9"/>
        </w:rPr>
        <w:t>«Быстро возьми, быстро положи», «Перемени предмет», «</w:t>
      </w:r>
      <w:proofErr w:type="spellStart"/>
      <w:r w:rsidRPr="00BE411F">
        <w:rPr>
          <w:shd w:val="clear" w:color="auto" w:fill="F9F9F9"/>
        </w:rPr>
        <w:t>Ловишка</w:t>
      </w:r>
      <w:proofErr w:type="spellEnd"/>
      <w:r w:rsidRPr="00BE411F">
        <w:rPr>
          <w:shd w:val="clear" w:color="auto" w:fill="F9F9F9"/>
        </w:rPr>
        <w:t>, бери ленту», «Совушка», «Чье звено скорее соберется?», «Кто скорее докатит обруч до флажка?», «Жмурки», «Два Мороза», «Догони свою пару», «Краски», «Горелки», «Коршун</w:t>
      </w:r>
      <w:r w:rsidRPr="00BE411F">
        <w:t> </w:t>
      </w:r>
      <w:r w:rsidRPr="00BE411F">
        <w:rPr>
          <w:b/>
          <w:bCs/>
        </w:rPr>
        <w:t>и </w:t>
      </w:r>
      <w:r w:rsidRPr="00BE411F">
        <w:rPr>
          <w:shd w:val="clear" w:color="auto" w:fill="F9F9F9"/>
        </w:rPr>
        <w:t>наседка».</w:t>
      </w:r>
      <w:r w:rsidR="008247B1" w:rsidRPr="00BE411F">
        <w:rPr>
          <w:shd w:val="clear" w:color="auto" w:fill="F9F9F9"/>
        </w:rPr>
        <w:t xml:space="preserve"> </w:t>
      </w:r>
      <w:proofErr w:type="gramEnd"/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С прыжками. </w:t>
      </w:r>
      <w:r w:rsidRPr="00BE411F">
        <w:rPr>
          <w:shd w:val="clear" w:color="auto" w:fill="F9F9F9"/>
        </w:rPr>
        <w:t>«Лягушки и цапля», «Не попадись», «Волк во рву».</w:t>
      </w:r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С метанием и ловлей.</w:t>
      </w:r>
      <w:r w:rsidRPr="00BE411F">
        <w:t> </w:t>
      </w:r>
      <w:r w:rsidRPr="00BE411F">
        <w:rPr>
          <w:shd w:val="clear" w:color="auto" w:fill="F9F9F9"/>
        </w:rPr>
        <w:t>«Кого назвали, тот ловит мяч», «Стоп», «Кто самый меткий?», «Охотники и звери», «</w:t>
      </w:r>
      <w:proofErr w:type="spellStart"/>
      <w:r w:rsidRPr="00BE411F">
        <w:rPr>
          <w:shd w:val="clear" w:color="auto" w:fill="F9F9F9"/>
        </w:rPr>
        <w:t>Ловишки</w:t>
      </w:r>
      <w:proofErr w:type="spellEnd"/>
      <w:r w:rsidRPr="00BE411F">
        <w:rPr>
          <w:shd w:val="clear" w:color="auto" w:fill="F9F9F9"/>
        </w:rPr>
        <w:t xml:space="preserve"> с мячом».</w:t>
      </w:r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С ползанием </w:t>
      </w:r>
      <w:r w:rsidRPr="00BE411F">
        <w:rPr>
          <w:shd w:val="clear" w:color="auto" w:fill="F9F9F9"/>
        </w:rPr>
        <w:t>и</w:t>
      </w:r>
      <w:r w:rsidRPr="00BE411F">
        <w:t> </w:t>
      </w:r>
      <w:r w:rsidRPr="00BE411F">
        <w:rPr>
          <w:b/>
          <w:bCs/>
        </w:rPr>
        <w:t>лазаньем. </w:t>
      </w:r>
      <w:r w:rsidRPr="00BE411F">
        <w:rPr>
          <w:shd w:val="clear" w:color="auto" w:fill="F9F9F9"/>
        </w:rPr>
        <w:t>«Перелет птиц», «Ловля обезьян».</w:t>
      </w:r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Эстафеты. </w:t>
      </w:r>
      <w:r w:rsidRPr="00BE411F">
        <w:rPr>
          <w:shd w:val="clear" w:color="auto" w:fill="F9F9F9"/>
        </w:rPr>
        <w:t>«Веселые соревнования», «Дорожка препятствий».</w:t>
      </w:r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С элементами соревнования.</w:t>
      </w:r>
      <w:r w:rsidRPr="00BE411F">
        <w:t> </w:t>
      </w:r>
      <w:r w:rsidRPr="00BE411F">
        <w:rPr>
          <w:shd w:val="clear" w:color="auto" w:fill="F9F9F9"/>
        </w:rPr>
        <w:t>«Кто скорее добежит через препятствия к флажку?», «Чья команда забросит в корзину больше мячей?»</w:t>
      </w:r>
      <w:proofErr w:type="gramStart"/>
      <w:r w:rsidRPr="00BE411F">
        <w:rPr>
          <w:shd w:val="clear" w:color="auto" w:fill="F9F9F9"/>
        </w:rPr>
        <w:t xml:space="preserve"> .</w:t>
      </w:r>
      <w:proofErr w:type="gramEnd"/>
    </w:p>
    <w:p w:rsidR="00F46CFD" w:rsidRPr="00BE411F" w:rsidRDefault="00AE380D" w:rsidP="00107CF5">
      <w:pPr>
        <w:pStyle w:val="c14"/>
        <w:numPr>
          <w:ilvl w:val="0"/>
          <w:numId w:val="13"/>
        </w:numPr>
        <w:spacing w:before="0" w:beforeAutospacing="0" w:after="0" w:afterAutospacing="0"/>
        <w:jc w:val="both"/>
        <w:rPr>
          <w:b/>
        </w:rPr>
      </w:pPr>
      <w:r w:rsidRPr="00BE411F">
        <w:rPr>
          <w:b/>
          <w:bCs/>
        </w:rPr>
        <w:t>Народные игры. </w:t>
      </w:r>
      <w:r w:rsidRPr="00BE411F">
        <w:rPr>
          <w:shd w:val="clear" w:color="auto" w:fill="F9F9F9"/>
        </w:rPr>
        <w:t>«Гори, гори ясно», лапта.</w:t>
      </w:r>
    </w:p>
    <w:p w:rsidR="003629CC" w:rsidRPr="00BE411F" w:rsidRDefault="008E501E" w:rsidP="00107CF5">
      <w:pPr>
        <w:pStyle w:val="a4"/>
        <w:spacing w:after="0" w:line="240" w:lineRule="auto"/>
        <w:ind w:left="164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</w:t>
      </w:r>
      <w:r w:rsidR="003629CC"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и методы проведения занятий</w:t>
      </w:r>
    </w:p>
    <w:p w:rsidR="008E501E" w:rsidRPr="00BE411F" w:rsidRDefault="008E501E" w:rsidP="00107CF5">
      <w:pPr>
        <w:pStyle w:val="a4"/>
        <w:spacing w:after="0" w:line="240" w:lineRule="auto"/>
        <w:ind w:left="164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501E" w:rsidRPr="00BE411F" w:rsidRDefault="003629CC" w:rsidP="00107CF5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и методы проведения занятий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, обозначенные в программе, предполагают закрепление двигательных умений и навыков, воспитание физических качеств (ловкости, быстроты, выносливости), развитие координации движений, пространственной ориентации и укрепление физического и психического здоровья детей.</w:t>
      </w:r>
    </w:p>
    <w:p w:rsidR="003629CC" w:rsidRPr="00BE411F" w:rsidRDefault="003629CC" w:rsidP="00107CF5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В программе выделены 8 основных форм организации двигательной деятельности, каждая из которых отражает свои цели и задачи: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традиционная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(обучающий характер, смешанный характер, вариативный характер),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тренировочная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(повторение и закрепление определенного материала),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игровая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(подвижные игры, игры-эстафеты, спортивные игры и упражнения),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сюжетно - </w:t>
      </w:r>
      <w:proofErr w:type="gram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игровая</w:t>
      </w:r>
      <w:proofErr w:type="gram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(может включать различные задачи по развитию речи и ознакомлением с окружающим миром, а также по формированию элементарных математических представлений),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тренажеров (спортивная перекладина, гимнастическая стенка, велотренажер, беговая дорожка, гимнастическая скамья, батут, диск здоровья),</w:t>
      </w:r>
      <w:proofErr w:type="gramEnd"/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по интересам, на выбор детей (мячи, обручи,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кольцеброс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, полоса препятствий, тренажеры, скакалки).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спортивные праздники и развлечения, досуги, дни здоровья;</w:t>
      </w:r>
    </w:p>
    <w:p w:rsidR="003629CC" w:rsidRPr="00BE411F" w:rsidRDefault="003629CC" w:rsidP="00107CF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разные виды гимнастик, </w:t>
      </w:r>
      <w:proofErr w:type="spellStart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физминутки</w:t>
      </w:r>
      <w:proofErr w:type="spellEnd"/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, динамические паузы</w:t>
      </w:r>
    </w:p>
    <w:p w:rsidR="004536EB" w:rsidRPr="00BE411F" w:rsidRDefault="004536EB" w:rsidP="00107CF5">
      <w:pPr>
        <w:pStyle w:val="c14"/>
        <w:spacing w:before="0" w:beforeAutospacing="0" w:after="0" w:afterAutospacing="0"/>
        <w:jc w:val="both"/>
        <w:rPr>
          <w:rStyle w:val="c3"/>
          <w:b/>
        </w:rPr>
      </w:pPr>
    </w:p>
    <w:p w:rsidR="003629CC" w:rsidRPr="00BE411F" w:rsidRDefault="003629CC" w:rsidP="00107CF5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</w:t>
      </w:r>
      <w:r w:rsidR="00E7666B"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непрерывной</w:t>
      </w:r>
      <w:r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образовательной деятельности</w:t>
      </w:r>
      <w:r w:rsidR="00E7666B"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3629CC" w:rsidRPr="00BE411F" w:rsidRDefault="003629CC" w:rsidP="00BE411F">
      <w:pPr>
        <w:pStyle w:val="a4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В структуре </w:t>
      </w:r>
      <w:r w:rsidR="00E7666B" w:rsidRPr="00BE411F">
        <w:rPr>
          <w:rFonts w:ascii="Times New Roman" w:eastAsia="Times New Roman" w:hAnsi="Times New Roman"/>
          <w:sz w:val="24"/>
          <w:szCs w:val="24"/>
          <w:lang w:eastAsia="ru-RU"/>
        </w:rPr>
        <w:t>непрерывной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деятельности выделяются:</w:t>
      </w:r>
    </w:p>
    <w:p w:rsidR="003629CC" w:rsidRPr="00BE411F" w:rsidRDefault="003629CC" w:rsidP="00BE41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>Вводная часть,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которая направлена на улучшение эмоционального состояния, активацию внимания и подготовку детского организма к физическим нагрузкам основной части.</w:t>
      </w:r>
    </w:p>
    <w:p w:rsidR="003629CC" w:rsidRPr="00BE411F" w:rsidRDefault="003629CC" w:rsidP="00BE41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Основная часть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 xml:space="preserve"> (самая большая по объему и значимости), включающая в себя тренировку разных групп мышц, совершенствование всех физиологических функций организма детей и состоит из общеразвивающих упражнений и основных видов движений по теме. Итогом основной части занятия является – тематическая подвижная игра высокой активности.</w:t>
      </w:r>
    </w:p>
    <w:p w:rsidR="003629CC" w:rsidRPr="00BE411F" w:rsidRDefault="003629CC" w:rsidP="00BE41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sz w:val="24"/>
          <w:szCs w:val="24"/>
          <w:lang w:eastAsia="ru-RU"/>
        </w:rPr>
        <w:t>Заключительная часть</w:t>
      </w:r>
      <w:r w:rsidRPr="00BE411F">
        <w:rPr>
          <w:rFonts w:ascii="Times New Roman" w:eastAsia="Times New Roman" w:hAnsi="Times New Roman"/>
          <w:sz w:val="24"/>
          <w:szCs w:val="24"/>
          <w:lang w:eastAsia="ru-RU"/>
        </w:rPr>
        <w:t>, в ходе которой выравнивается функциональное состояние организма детей. В ней дети выполняют коррекционные и дыхательные упражнения, направленные на снижение двигательной активности, восстановление дыхания.</w:t>
      </w:r>
    </w:p>
    <w:p w:rsidR="003629CC" w:rsidRPr="00BE411F" w:rsidRDefault="003629CC" w:rsidP="00BE411F">
      <w:pPr>
        <w:pStyle w:val="c14"/>
        <w:spacing w:before="0" w:beforeAutospacing="0" w:after="0" w:afterAutospacing="0"/>
        <w:ind w:firstLine="709"/>
        <w:jc w:val="both"/>
        <w:rPr>
          <w:rStyle w:val="c3"/>
          <w:b/>
        </w:rPr>
      </w:pPr>
    </w:p>
    <w:p w:rsidR="00E7666B" w:rsidRPr="00BE411F" w:rsidRDefault="00E7666B" w:rsidP="00BE411F">
      <w:pPr>
        <w:pStyle w:val="c14"/>
        <w:spacing w:before="0" w:beforeAutospacing="0" w:after="0" w:afterAutospacing="0"/>
        <w:ind w:firstLine="709"/>
        <w:jc w:val="center"/>
        <w:rPr>
          <w:rStyle w:val="c3"/>
          <w:b/>
        </w:rPr>
      </w:pPr>
      <w:r w:rsidRPr="00BE411F">
        <w:rPr>
          <w:rStyle w:val="c3"/>
          <w:b/>
        </w:rPr>
        <w:t>Структура оздоровительно-игрового часа на улице.</w:t>
      </w:r>
    </w:p>
    <w:p w:rsidR="00E7666B" w:rsidRPr="00BE411F" w:rsidRDefault="00E7666B" w:rsidP="00BE41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666B" w:rsidRPr="00BE411F" w:rsidRDefault="00E7666B" w:rsidP="00BE41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11F">
        <w:rPr>
          <w:rFonts w:ascii="Times New Roman" w:hAnsi="Times New Roman"/>
          <w:sz w:val="24"/>
          <w:szCs w:val="24"/>
        </w:rPr>
        <w:t>Третье физкультурное занятие проводится на улице в форме оздоровительн</w:t>
      </w:r>
      <w:proofErr w:type="gramStart"/>
      <w:r w:rsidRPr="00BE411F">
        <w:rPr>
          <w:rFonts w:ascii="Times New Roman" w:hAnsi="Times New Roman"/>
          <w:sz w:val="24"/>
          <w:szCs w:val="24"/>
        </w:rPr>
        <w:t>о-</w:t>
      </w:r>
      <w:proofErr w:type="gramEnd"/>
      <w:r w:rsidRPr="00BE411F">
        <w:rPr>
          <w:rFonts w:ascii="Times New Roman" w:hAnsi="Times New Roman"/>
          <w:sz w:val="24"/>
          <w:szCs w:val="24"/>
        </w:rPr>
        <w:t xml:space="preserve"> игрового часа, которое направлено на удовлетворение потребности ребенка в движении, оздоровление посредством пребывания на свежем воздухе в сочетании с физической нагрузкой, организуемое в игровой форме. Такие занятия проводятся воспитателем, под строгим контролем инструктора по физической культуре в соответствии с учебным планом. При </w:t>
      </w:r>
      <w:r w:rsidR="00D0612D" w:rsidRPr="00BE411F">
        <w:rPr>
          <w:rFonts w:ascii="Times New Roman" w:hAnsi="Times New Roman"/>
          <w:sz w:val="24"/>
          <w:szCs w:val="24"/>
        </w:rPr>
        <w:t>проведении</w:t>
      </w:r>
      <w:r w:rsidRPr="00BE411F">
        <w:rPr>
          <w:rFonts w:ascii="Times New Roman" w:hAnsi="Times New Roman"/>
          <w:sz w:val="24"/>
          <w:szCs w:val="24"/>
        </w:rPr>
        <w:t xml:space="preserve"> оздоровительн</w:t>
      </w:r>
      <w:proofErr w:type="gramStart"/>
      <w:r w:rsidRPr="00BE411F">
        <w:rPr>
          <w:rFonts w:ascii="Times New Roman" w:hAnsi="Times New Roman"/>
          <w:sz w:val="24"/>
          <w:szCs w:val="24"/>
        </w:rPr>
        <w:t>о-</w:t>
      </w:r>
      <w:proofErr w:type="gramEnd"/>
      <w:r w:rsidRPr="00BE411F">
        <w:rPr>
          <w:rFonts w:ascii="Times New Roman" w:hAnsi="Times New Roman"/>
          <w:sz w:val="24"/>
          <w:szCs w:val="24"/>
        </w:rPr>
        <w:t xml:space="preserve"> игрового часа инструктором по физической культуре учитывается сезонность: повышение двигательной активности в </w:t>
      </w:r>
      <w:proofErr w:type="spellStart"/>
      <w:r w:rsidRPr="00BE411F">
        <w:rPr>
          <w:rFonts w:ascii="Times New Roman" w:hAnsi="Times New Roman"/>
          <w:sz w:val="24"/>
          <w:szCs w:val="24"/>
        </w:rPr>
        <w:t>весенне</w:t>
      </w:r>
      <w:proofErr w:type="spellEnd"/>
      <w:r w:rsidRPr="00BE411F">
        <w:rPr>
          <w:rFonts w:ascii="Times New Roman" w:hAnsi="Times New Roman"/>
          <w:sz w:val="24"/>
          <w:szCs w:val="24"/>
        </w:rPr>
        <w:t xml:space="preserve"> - летний период и ее снижение в </w:t>
      </w:r>
      <w:proofErr w:type="spellStart"/>
      <w:r w:rsidRPr="00BE411F">
        <w:rPr>
          <w:rFonts w:ascii="Times New Roman" w:hAnsi="Times New Roman"/>
          <w:sz w:val="24"/>
          <w:szCs w:val="24"/>
        </w:rPr>
        <w:t>осенне</w:t>
      </w:r>
      <w:proofErr w:type="spellEnd"/>
      <w:r w:rsidRPr="00BE411F">
        <w:rPr>
          <w:rFonts w:ascii="Times New Roman" w:hAnsi="Times New Roman"/>
          <w:sz w:val="24"/>
          <w:szCs w:val="24"/>
        </w:rPr>
        <w:t xml:space="preserve"> - зимний период.</w:t>
      </w:r>
    </w:p>
    <w:p w:rsidR="00E7666B" w:rsidRPr="00BE411F" w:rsidRDefault="00E7666B" w:rsidP="00BE41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11F">
        <w:rPr>
          <w:rStyle w:val="a9"/>
          <w:rFonts w:eastAsia="Calibri"/>
          <w:sz w:val="24"/>
          <w:szCs w:val="24"/>
        </w:rPr>
        <w:t>Оздоровительная разминка</w:t>
      </w:r>
      <w:r w:rsidR="00D0612D" w:rsidRPr="00BE411F">
        <w:rPr>
          <w:rStyle w:val="a9"/>
          <w:rFonts w:eastAsia="Calibri"/>
          <w:sz w:val="24"/>
          <w:szCs w:val="24"/>
        </w:rPr>
        <w:t>:</w:t>
      </w:r>
      <w:r w:rsidRPr="00BE411F">
        <w:rPr>
          <w:rFonts w:ascii="Times New Roman" w:hAnsi="Times New Roman"/>
          <w:sz w:val="24"/>
          <w:szCs w:val="24"/>
        </w:rPr>
        <w:t xml:space="preserve"> различные виды ходьбы, бега, прыжков; имитационные движения; упражнения для профилактики плоскостопия</w:t>
      </w:r>
      <w:r w:rsidR="00D0612D" w:rsidRPr="00BE411F">
        <w:rPr>
          <w:rFonts w:ascii="Times New Roman" w:hAnsi="Times New Roman"/>
          <w:sz w:val="24"/>
          <w:szCs w:val="24"/>
        </w:rPr>
        <w:t>: и осанки.</w:t>
      </w:r>
    </w:p>
    <w:p w:rsidR="00E7666B" w:rsidRPr="00BE411F" w:rsidRDefault="00E7666B" w:rsidP="00BE41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411F">
        <w:rPr>
          <w:rStyle w:val="a9"/>
          <w:rFonts w:eastAsia="Calibri"/>
          <w:sz w:val="24"/>
          <w:szCs w:val="24"/>
        </w:rPr>
        <w:t>Оздоровительно-развивающая тренировка</w:t>
      </w:r>
      <w:r w:rsidR="00D0612D" w:rsidRPr="00BE411F">
        <w:rPr>
          <w:rStyle w:val="a9"/>
          <w:rFonts w:eastAsia="Calibri"/>
          <w:sz w:val="24"/>
          <w:szCs w:val="24"/>
        </w:rPr>
        <w:t>:</w:t>
      </w:r>
      <w:r w:rsidRPr="00BE411F">
        <w:rPr>
          <w:rFonts w:ascii="Times New Roman" w:hAnsi="Times New Roman"/>
          <w:sz w:val="24"/>
          <w:szCs w:val="24"/>
        </w:rPr>
        <w:t xml:space="preserve"> развитие физических качеств, формирование умений взаимодействовать друг с другом и вып</w:t>
      </w:r>
      <w:r w:rsidR="00D0612D" w:rsidRPr="00BE411F">
        <w:rPr>
          <w:rFonts w:ascii="Times New Roman" w:hAnsi="Times New Roman"/>
          <w:sz w:val="24"/>
          <w:szCs w:val="24"/>
        </w:rPr>
        <w:t>олнять правила в подвижной игре</w:t>
      </w:r>
      <w:r w:rsidR="00CC05E7" w:rsidRPr="00BE411F">
        <w:rPr>
          <w:rFonts w:ascii="Times New Roman" w:hAnsi="Times New Roman"/>
          <w:sz w:val="24"/>
          <w:szCs w:val="24"/>
        </w:rPr>
        <w:t>.</w:t>
      </w:r>
    </w:p>
    <w:p w:rsidR="00140022" w:rsidRPr="00BE411F" w:rsidRDefault="00140022" w:rsidP="0010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A9" w:rsidRPr="00BE411F" w:rsidRDefault="008E501E" w:rsidP="00107C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11F">
        <w:rPr>
          <w:rFonts w:ascii="Times New Roman" w:hAnsi="Times New Roman"/>
          <w:b/>
          <w:sz w:val="24"/>
          <w:szCs w:val="24"/>
        </w:rPr>
        <w:t xml:space="preserve">2.3. </w:t>
      </w:r>
      <w:r w:rsidR="007C0EA9" w:rsidRPr="00BE411F">
        <w:rPr>
          <w:rFonts w:ascii="Times New Roman" w:hAnsi="Times New Roman"/>
          <w:b/>
          <w:sz w:val="24"/>
          <w:szCs w:val="24"/>
        </w:rPr>
        <w:t>Интеграция образовательных областей</w:t>
      </w:r>
    </w:p>
    <w:p w:rsidR="007C0EA9" w:rsidRPr="00BE411F" w:rsidRDefault="007C0EA9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9F9F9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6911"/>
      </w:tblGrid>
      <w:tr w:rsidR="007C0EA9" w:rsidRPr="00BE411F" w:rsidTr="00362B11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411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A9" w:rsidRPr="00BE411F" w:rsidRDefault="007C0EA9" w:rsidP="00107C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411F">
              <w:rPr>
                <w:rFonts w:ascii="Times New Roman" w:eastAsia="Times New Roman" w:hAnsi="Times New Roman"/>
                <w:b/>
                <w:sz w:val="24"/>
                <w:szCs w:val="24"/>
              </w:rPr>
              <w:t>Интеграция</w:t>
            </w:r>
          </w:p>
        </w:tc>
      </w:tr>
      <w:tr w:rsidR="007C0EA9" w:rsidRPr="00BE411F" w:rsidTr="00362B11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Безопасность: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формирование  основ безопасности в процессе выполнения физических упражнений, подвижных игр, совместной деятельности педагога и детей; навыков здорового образа жизни, потребности в движении.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Социализация: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формирование гендерной принадлежности, развитие партнерских взаимоотношений в процессе двигательной деятельности, приобщение к ценностям физической культуры; формирование первичных представлений о себе, собственных двигательных возможностях и особенностях; приобщение к элементарным общепринятым нормам и правилам взаимоотношения со сверстниками и взрослыми в совместной двигательной активности. Развитие игровой опыт совместной игры взрослого с ребенком и со сверстниками, побуждение к самостоятельному игровому творчеству в подвижных играх.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коммуникация: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Развитие коммуникативных способностей  при общении со сверстниками и взрослыми: умение понятно объяснить правила игры, помочь товарищу в затруднительной ситуации при выполнении задания, разрешить конфликт через общение. Развитие свободного общения </w:t>
            </w:r>
            <w:proofErr w:type="gramStart"/>
            <w:r w:rsidRPr="00BE411F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взрослыми и детьми в части необходимости двигательной активности и физического совершенствования; игровое общение.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Труд: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накопление опыта двигательной активности, овладение навыками ухода за физкультурным инвентарем и спортивной одеждой.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Самообслуживание: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воспитание культурно-гигиенических навыков, формирование бережного отношения к личным вещам.</w:t>
            </w:r>
          </w:p>
          <w:p w:rsidR="007C0EA9" w:rsidRPr="00BE411F" w:rsidRDefault="007C0EA9" w:rsidP="00107CF5">
            <w:pPr>
              <w:pStyle w:val="12"/>
              <w:shd w:val="clear" w:color="auto" w:fill="auto"/>
              <w:spacing w:line="240" w:lineRule="auto"/>
              <w:ind w:right="20" w:firstLine="708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C0EA9" w:rsidRPr="00BE411F" w:rsidTr="00362B11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t>Познавательное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t>развитие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t xml:space="preserve">Расширение  представлений о своем организме, его возможностях, формирование ЭМП, формирование целостной </w:t>
            </w:r>
            <w:r w:rsidRPr="00BE411F">
              <w:rPr>
                <w:rFonts w:ascii="Times New Roman" w:hAnsi="Times New Roman"/>
                <w:sz w:val="24"/>
                <w:szCs w:val="24"/>
              </w:rPr>
              <w:lastRenderedPageBreak/>
              <w:t>картины мира.</w:t>
            </w:r>
          </w:p>
          <w:p w:rsidR="007C0EA9" w:rsidRPr="00BE411F" w:rsidRDefault="007C0EA9" w:rsidP="00107CF5">
            <w:pPr>
              <w:pStyle w:val="12"/>
              <w:shd w:val="clear" w:color="auto" w:fill="auto"/>
              <w:spacing w:line="240" w:lineRule="auto"/>
              <w:ind w:right="20" w:firstLine="0"/>
              <w:jc w:val="both"/>
              <w:rPr>
                <w:b/>
                <w:sz w:val="24"/>
                <w:szCs w:val="24"/>
                <w:lang w:eastAsia="en-US"/>
              </w:rPr>
            </w:pPr>
            <w:r w:rsidRPr="00BE411F">
              <w:rPr>
                <w:sz w:val="24"/>
                <w:szCs w:val="24"/>
              </w:rPr>
              <w:t>Обогащение знания о двигательных режимах, видах спорта. Развитие интереса к изучению себя и своих физических возможностей: осанка, стопа, рост, движение. Формирование представления о здоровье, его ценности, полезных привычках, укрепляющих здоровье, о мерах профилактики и охраны здоровья.</w:t>
            </w:r>
          </w:p>
        </w:tc>
      </w:tr>
      <w:tr w:rsidR="007C0EA9" w:rsidRPr="00BE411F" w:rsidTr="00362B11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Художественно-эстетическое развитие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Музыка: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развитие музыкально – </w:t>
            </w:r>
            <w:proofErr w:type="gramStart"/>
            <w:r w:rsidRPr="00BE411F">
              <w:rPr>
                <w:rFonts w:ascii="Times New Roman" w:hAnsi="Times New Roman"/>
                <w:sz w:val="24"/>
                <w:szCs w:val="24"/>
              </w:rPr>
              <w:t>ритмической деятельности</w:t>
            </w:r>
            <w:proofErr w:type="gramEnd"/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на основе основных движений и физических качеств,  использование музыкально-ритмической деятельности  с целью  развития представлений и воображения для освоения двигательных эталонов, моторики в творческой форме.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Художественное творчество: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использование продуктивной деятельности с целью развития представлений и воображения для освоения двигательных эталонов, моторики в творческой форме.</w:t>
            </w:r>
          </w:p>
        </w:tc>
      </w:tr>
      <w:tr w:rsidR="007C0EA9" w:rsidRPr="00BE411F" w:rsidTr="00362B11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A9" w:rsidRPr="00BE411F" w:rsidRDefault="007C0EA9" w:rsidP="00107CF5">
            <w:pPr>
              <w:pStyle w:val="12"/>
              <w:shd w:val="clear" w:color="auto" w:fill="auto"/>
              <w:spacing w:line="240" w:lineRule="auto"/>
              <w:ind w:right="40" w:firstLine="708"/>
              <w:jc w:val="both"/>
              <w:rPr>
                <w:sz w:val="24"/>
                <w:szCs w:val="24"/>
              </w:rPr>
            </w:pPr>
            <w:r w:rsidRPr="00BE411F">
              <w:rPr>
                <w:sz w:val="24"/>
                <w:szCs w:val="24"/>
              </w:rPr>
              <w:t>Обогащение активного словаря на занятиях по физкультуре (команды, построения, виды движений и упражнений); развитие звуковой и интонационной культуры речи в подвижных и малоподвижных играх.</w:t>
            </w:r>
          </w:p>
          <w:p w:rsidR="007C0EA9" w:rsidRPr="00BE411F" w:rsidRDefault="007C0EA9" w:rsidP="00107CF5">
            <w:pPr>
              <w:pStyle w:val="12"/>
              <w:shd w:val="clear" w:color="auto" w:fill="auto"/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E411F">
              <w:rPr>
                <w:sz w:val="24"/>
                <w:szCs w:val="24"/>
              </w:rPr>
              <w:t xml:space="preserve">Развитие умения четко и лаконично давать ответ на поставленный вопрос и выражение своих эмоций, проблемных </w:t>
            </w:r>
            <w:proofErr w:type="gramStart"/>
            <w:r w:rsidRPr="00BE411F">
              <w:rPr>
                <w:sz w:val="24"/>
                <w:szCs w:val="24"/>
              </w:rPr>
              <w:t>моментах</w:t>
            </w:r>
            <w:proofErr w:type="gramEnd"/>
            <w:r w:rsidRPr="00BE411F">
              <w:rPr>
                <w:sz w:val="24"/>
                <w:szCs w:val="24"/>
              </w:rPr>
              <w:t xml:space="preserve"> и пожеланий.</w:t>
            </w:r>
          </w:p>
          <w:p w:rsidR="007C0EA9" w:rsidRPr="00BE411F" w:rsidRDefault="007C0EA9" w:rsidP="00107CF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411F">
              <w:rPr>
                <w:rFonts w:ascii="Times New Roman" w:hAnsi="Times New Roman"/>
                <w:i/>
                <w:sz w:val="24"/>
                <w:szCs w:val="24"/>
              </w:rPr>
              <w:t>Чтение художественной литературы</w:t>
            </w:r>
            <w:r w:rsidRPr="00BE411F">
              <w:rPr>
                <w:rFonts w:ascii="Times New Roman" w:hAnsi="Times New Roman"/>
                <w:sz w:val="24"/>
                <w:szCs w:val="24"/>
              </w:rPr>
              <w:t xml:space="preserve"> использование художественных произведений, с целью развития представлений и воображения для освоения двигательных эталонов в творческой форме.</w:t>
            </w:r>
          </w:p>
        </w:tc>
      </w:tr>
    </w:tbl>
    <w:p w:rsidR="007C0EA9" w:rsidRPr="00BE411F" w:rsidRDefault="007C0EA9" w:rsidP="0010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827" w:rsidRPr="00BE411F" w:rsidRDefault="008E501E" w:rsidP="00107CF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2.4. </w:t>
      </w:r>
      <w:r w:rsidR="00DB3827"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КОМПЛЕКСНО-ТЕМАТИЧЕСКОЕ ПЛАНИРОВАНИЕ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</w:t>
      </w:r>
      <w:r w:rsid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учебный</w:t>
      </w: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</w:t>
      </w:r>
    </w:p>
    <w:p w:rsidR="007C0EA9" w:rsidRPr="00BE411F" w:rsidRDefault="007C0EA9" w:rsidP="00107C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СЕНТЯБРЬ (старшая группа)</w:t>
      </w:r>
    </w:p>
    <w:p w:rsidR="007C0EA9" w:rsidRPr="00BE411F" w:rsidRDefault="007C0EA9" w:rsidP="00107C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92" w:type="pct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285"/>
        <w:gridCol w:w="1700"/>
        <w:gridCol w:w="285"/>
        <w:gridCol w:w="1562"/>
        <w:gridCol w:w="567"/>
        <w:gridCol w:w="1272"/>
        <w:gridCol w:w="428"/>
        <w:gridCol w:w="1984"/>
      </w:tblGrid>
      <w:tr w:rsidR="00DB3827" w:rsidRPr="00BE411F" w:rsidTr="00671490"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DB3827" w:rsidRPr="00BE411F" w:rsidTr="00671490">
        <w:trPr>
          <w:trHeight w:val="430"/>
        </w:trPr>
        <w:tc>
          <w:tcPr>
            <w:tcW w:w="8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Темы 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103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95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2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DB3827" w:rsidRPr="00BE411F" w:rsidTr="00671490">
        <w:trPr>
          <w:trHeight w:val="282"/>
        </w:trPr>
        <w:tc>
          <w:tcPr>
            <w:tcW w:w="8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827" w:rsidRPr="00BE411F" w:rsidTr="00671490">
        <w:tc>
          <w:tcPr>
            <w:tcW w:w="9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0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в колонне по одному, высоко поднимая колени, на носках, пятках, с остановкой на сигнал «Стоп»; бег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колонне, врассыпную с высоким подниманием коленей, бег до 1 мин перестроение в три звена</w:t>
            </w:r>
          </w:p>
        </w:tc>
      </w:tr>
      <w:tr w:rsidR="00DB3827" w:rsidRPr="00BE411F" w:rsidTr="00671490">
        <w:tc>
          <w:tcPr>
            <w:tcW w:w="9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10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11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флажками</w:t>
            </w:r>
          </w:p>
        </w:tc>
        <w:tc>
          <w:tcPr>
            <w:tcW w:w="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мячом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обручем</w:t>
            </w:r>
          </w:p>
        </w:tc>
      </w:tr>
      <w:tr w:rsidR="00DB3827" w:rsidRPr="00BE411F" w:rsidTr="00671490">
        <w:tc>
          <w:tcPr>
            <w:tcW w:w="955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103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с перешагиванием через кубики, через мячи.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Прыжки на двух ногах с продвижением вперед, змейкой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между предметами. 3. 3.Перебрасывание мячей, стоя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шеренгах, двумя руками снизу, после удара мяча об пол подбрасывать вверх двумя руками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(не прижимая к груди).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Бег в среднем темпе до 1 минуты  в чередовании с ходьбой, ползанием на четвереньках</w:t>
            </w:r>
          </w:p>
        </w:tc>
        <w:tc>
          <w:tcPr>
            <w:tcW w:w="110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Подпрыгивание на месте на двух ногах «Достань до предмета».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Подбрасывание мяча вверх и ловля после хлопка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0E39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Ползание на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четвереньках по гимн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камейке на ладонях и коленях, на предплечьях и коленях.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канату боком приставным шагом, руки на поясе, с мешочком на голове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Перебрасывание мяча друг другу двумя руками из-за головы</w:t>
            </w:r>
          </w:p>
        </w:tc>
        <w:tc>
          <w:tcPr>
            <w:tcW w:w="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обруч в группировке, боком, прямо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Перешагивание через </w:t>
            </w:r>
            <w:r w:rsidR="00A05886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бруски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мешочком на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голове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Ходьба с мешочком на голове.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между кеглями с мешочком между колен.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Ходьба «Пингвин»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шнур, не касаясь руками пола.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Ходьба по ребристой доске, положенной на пол, руки на поясе.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Ходьба по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скамейке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(высота – 15</w:t>
            </w:r>
            <w:r w:rsidR="00907CB7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пере</w:t>
            </w:r>
            <w:r w:rsidR="003B53D9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шагивание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через кубики, руки на поясе.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Игровое упражнение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прыжками на месте на двух ногах</w:t>
            </w:r>
          </w:p>
        </w:tc>
      </w:tr>
      <w:tr w:rsidR="00DB3827" w:rsidRPr="00BE411F" w:rsidTr="00671490">
        <w:tc>
          <w:tcPr>
            <w:tcW w:w="95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«Мышонок»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 веселые ребята»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ленточками»</w:t>
            </w:r>
          </w:p>
        </w:tc>
      </w:tr>
      <w:tr w:rsidR="00DB3827" w:rsidRPr="00BE411F" w:rsidTr="00671490">
        <w:tc>
          <w:tcPr>
            <w:tcW w:w="9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Малоподвижные игры</w:t>
            </w:r>
          </w:p>
        </w:tc>
        <w:tc>
          <w:tcPr>
            <w:tcW w:w="10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 кого мяч».</w:t>
            </w:r>
          </w:p>
        </w:tc>
        <w:tc>
          <w:tcPr>
            <w:tcW w:w="11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«Гуси идут домой»</w:t>
            </w:r>
          </w:p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Спокойная ходьба в колонне по одному</w:t>
            </w:r>
          </w:p>
        </w:tc>
        <w:tc>
          <w:tcPr>
            <w:tcW w:w="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с выполнением заданий дыхательные упражнения</w:t>
            </w:r>
          </w:p>
        </w:tc>
        <w:tc>
          <w:tcPr>
            <w:tcW w:w="1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3827" w:rsidRPr="00BE411F" w:rsidRDefault="00DB3827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«Подойди не слышно»</w:t>
            </w:r>
          </w:p>
        </w:tc>
      </w:tr>
    </w:tbl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ОКТЯБРЬ (старшая группа)</w:t>
      </w:r>
    </w:p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2036"/>
        <w:gridCol w:w="2106"/>
        <w:gridCol w:w="1720"/>
        <w:gridCol w:w="1932"/>
      </w:tblGrid>
      <w:tr w:rsidR="00AE6764" w:rsidRPr="00BE411F" w:rsidTr="00AE6764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AE6764" w:rsidRPr="00BE411F" w:rsidTr="00AE6764">
        <w:trPr>
          <w:trHeight w:val="4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10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1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9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0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AE6764" w:rsidRPr="00BE411F" w:rsidTr="00AE6764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07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Перестроение в колонне по одному и по 2, ходьба и бег  врассыпную, бег до 1 мин. с перешагиванием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 бруски; по сигналу поворот в другую сторону, ходьба на носках, пятках, в чередовании, на внешних сторонах стопы.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малым мячом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большим мячом</w:t>
            </w:r>
          </w:p>
        </w:tc>
        <w:tc>
          <w:tcPr>
            <w:tcW w:w="1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Прыжки, спрыгивание со скамейки на полусогнутые ноги..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Переползание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через препятствие 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 Метание в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горизонтальную цель правой и левой рукой.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Ползание на четвереньках,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дугу прямо и боком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Ходьба по скамейке приставным шагом, перешагивая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 кубики.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Прыжки на двух ногах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 шнуры, прямо, боком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1B0E39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мяча двумя руками от груди, передача друг другу из-за головы.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Ходьба по скамейке, на середине приседание, встать и пройти дальше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через три обруча (прямо, боком).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55A34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Прыжки на двух ногах через препятствие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(высота 20 см), прямо, боком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преодолением препятствия.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по скамейке, на середине порот, перешагивание через мяч</w:t>
            </w:r>
            <w:proofErr w:type="gramEnd"/>
          </w:p>
        </w:tc>
        <w:tc>
          <w:tcPr>
            <w:tcW w:w="1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1.Ходьба по скамейке на носках в руках веревочка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2.Прыжки через предметы, чередуя на двух ногах, на одной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ноге, продвигаясь вперед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3.Перебрасывание мяча друг другу, сидя по-турецки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Ползание по гимнастической скамейке спиной вперед, ноги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вису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«Перелет птиц»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«Гуси-гуси»</w:t>
            </w:r>
          </w:p>
        </w:tc>
        <w:tc>
          <w:tcPr>
            <w:tcW w:w="1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«Мы – весёлые ребята», 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            «Эхо»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«Чудо-остров».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движения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1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«Летает-не летает».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НОЯБРЬ (старшая группа)</w:t>
      </w:r>
    </w:p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1865"/>
        <w:gridCol w:w="2007"/>
        <w:gridCol w:w="1770"/>
        <w:gridCol w:w="2126"/>
      </w:tblGrid>
      <w:tr w:rsidR="00AE6764" w:rsidRPr="00BE411F" w:rsidTr="00AE6764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AE6764" w:rsidRPr="00BE411F" w:rsidTr="00AE6764">
        <w:trPr>
          <w:trHeight w:val="430"/>
        </w:trPr>
        <w:tc>
          <w:tcPr>
            <w:tcW w:w="97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9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1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AE6764" w:rsidRPr="00BE411F" w:rsidTr="00AE6764">
        <w:trPr>
          <w:trHeight w:val="370"/>
        </w:trPr>
        <w:tc>
          <w:tcPr>
            <w:tcW w:w="97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764" w:rsidRPr="00BE411F" w:rsidTr="00AE6764"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0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 по кругу, бег между предметами, на носках в чередовании с ходьбой, с изменением направления движения, высоко поднимая колени; бег врассыпную, с остановкой на сигнал</w:t>
            </w:r>
          </w:p>
        </w:tc>
      </w:tr>
      <w:tr w:rsidR="00AE6764" w:rsidRPr="00BE411F" w:rsidTr="00AE6764"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обручем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кубиками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Парами с палкой</w:t>
            </w:r>
          </w:p>
        </w:tc>
      </w:tr>
      <w:tr w:rsidR="00AE6764" w:rsidRPr="00BE411F" w:rsidTr="00AE6764"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Ползание по гимнастической скамейке на животе, подтягивание двумя руками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2.Ведение мяча с продвижением вперед 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Ползание на четвереньках, подталкивая головой набивной мяч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Бег по наклонной доске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Подпрыгивание на двух ногах «Достань до предмета»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Подбрасывание мяча вверх и ловля после хлопка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Ползание по гимнастической скамейке на ладонях и коленях, предплечьях и коленях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канату боком приставным шагом, руки на поясе мешочек на голове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Перебрасывание мяча друг другу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двумя руками из-за головы 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шнур боком, прямо не касаясь руками пола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Ходьба с мешочком на голове по гимнастической скамейке, руки на поясе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с места на мат, прыжки на правой и левой ноге между предметами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Забрасывание мяча в баскетбольное кольцо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1.Ходьба по гимн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камейке, бросая мяч справа и слева от себя и ловля двумя руками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2.Спрыгивание со скамейки на мат.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Ползание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флажка прокатывая мяч впереди себя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4.Лазание по гимн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тенке разноименным способом</w:t>
            </w:r>
          </w:p>
        </w:tc>
      </w:tr>
      <w:tr w:rsidR="00AE6764" w:rsidRPr="00BE411F" w:rsidTr="00AE6764"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«Не оставайся на полу»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«Медведи и пчелы»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«Эстафета парами»</w:t>
            </w:r>
          </w:p>
        </w:tc>
      </w:tr>
      <w:tr w:rsidR="00AE6764" w:rsidRPr="00BE411F" w:rsidTr="00AE6764"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«Угадай по голосу»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«Затейники»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«Найди, где спрятано»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«Две ладошки».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(музыкальная)</w:t>
            </w:r>
          </w:p>
        </w:tc>
      </w:tr>
    </w:tbl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ДЕКАБРЬ (старшая группа)</w:t>
      </w:r>
    </w:p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1831"/>
        <w:gridCol w:w="1570"/>
        <w:gridCol w:w="405"/>
        <w:gridCol w:w="1705"/>
        <w:gridCol w:w="2123"/>
      </w:tblGrid>
      <w:tr w:rsidR="00AE6764" w:rsidRPr="00BE411F" w:rsidTr="00AE6764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AE6764" w:rsidRPr="00BE411F" w:rsidTr="00AE6764">
        <w:trPr>
          <w:trHeight w:val="430"/>
        </w:trPr>
        <w:tc>
          <w:tcPr>
            <w:tcW w:w="98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9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8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11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1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AE6764" w:rsidRPr="00BE411F" w:rsidTr="00AE6764">
        <w:trPr>
          <w:trHeight w:val="370"/>
        </w:trPr>
        <w:tc>
          <w:tcPr>
            <w:tcW w:w="98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764" w:rsidRPr="00BE411F" w:rsidTr="00AE6764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01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Ходьба и бег между предметами, построение в шеренгу, проверка осанки, по кругу с поворотом в другую сторону, ходьба в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широким шагом, бег с выбрасыванием прямых ног вперед и забрасывании ног назад. Дыхательные упражнения</w:t>
            </w:r>
          </w:p>
        </w:tc>
      </w:tr>
      <w:tr w:rsidR="00AE6764" w:rsidRPr="00BE411F" w:rsidTr="00AE6764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10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 мячом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обручами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 под музыку</w:t>
            </w:r>
          </w:p>
        </w:tc>
      </w:tr>
      <w:tr w:rsidR="00AE6764" w:rsidRPr="00BE411F" w:rsidTr="00AE6764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Прыжки со скамейки (20</w:t>
            </w:r>
            <w:r w:rsidR="00910A38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мат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Ходьба по наклонной доске, закрепленной на гимнастической стенке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Перешагивание через бруски, справа и слева от него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Прокатывание мячей между предметами.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Ходьба и бег по ограниченной площади опоры (20см)</w:t>
            </w:r>
          </w:p>
        </w:tc>
        <w:tc>
          <w:tcPr>
            <w:tcW w:w="10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Перебрасывание мячей друг другу двумя руками вверх и ловля после хлопка.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животе, подтягиваясь двумя руками.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Ходьба с перешагиванием через 5–6 набивных мячей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Лазание по гимнастической стенке с переходом на другой пролет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Прыжки на двух ногах через шнур (две ноги по бока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одна нога в середине)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Лазание по гимнастической стенке разноименным способо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вверх, вниз).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Метание мешочков вдаль.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Ходьба по гимнастической скамейке, на середине присесть, хлопок руками, встать и пройти дальше.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из обруча в обруч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1.Ходьба по гимн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камейке с перекатом мяча по талии 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с разбега на мат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Метание вдаль 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4.Ползание на четвереньках с прогибом спины внутр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кошечка)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6764" w:rsidRPr="00BE411F" w:rsidTr="00AE6764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«Кто скорее до флажка»</w:t>
            </w:r>
          </w:p>
        </w:tc>
        <w:tc>
          <w:tcPr>
            <w:tcW w:w="10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«Охотники и зайцы»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«Хитрая лиса»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«Эстафета с рюкзачком»</w:t>
            </w:r>
          </w:p>
        </w:tc>
      </w:tr>
      <w:tr w:rsidR="00AE6764" w:rsidRPr="00BE411F" w:rsidTr="00AE6764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Малоподвижные игры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«Сделай фигуру».</w:t>
            </w:r>
          </w:p>
        </w:tc>
        <w:tc>
          <w:tcPr>
            <w:tcW w:w="10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«Летае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летает».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«Подарки»</w:t>
            </w:r>
          </w:p>
        </w:tc>
      </w:tr>
    </w:tbl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ЯНВАРЬ (старшая группа)</w:t>
      </w:r>
    </w:p>
    <w:p w:rsidR="00AE6764" w:rsidRPr="00BE411F" w:rsidRDefault="00AE6764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2463"/>
        <w:gridCol w:w="1790"/>
        <w:gridCol w:w="1793"/>
        <w:gridCol w:w="1730"/>
      </w:tblGrid>
      <w:tr w:rsidR="00AE6764" w:rsidRPr="00BE411F" w:rsidTr="00AE6764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AE6764" w:rsidRPr="00BE411F" w:rsidTr="00BB4003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0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1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8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AE6764" w:rsidRPr="00BE411F" w:rsidTr="00BB400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0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 между предметами на носках, пятках, врассыпную с нахождением своего места в колонне, с остановкой по сигналу; по кругу держась за шнур, с выполнением заданий, челночный бег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мячом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палкой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обручем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 под музыку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1.Ходьба по наклонной доске(40</w:t>
            </w:r>
            <w:r w:rsidR="00910A38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на правой и левой ногах между кубиками.</w:t>
            </w:r>
          </w:p>
          <w:p w:rsidR="00AE6764" w:rsidRPr="00BE411F" w:rsidRDefault="00AE6764" w:rsidP="00107CF5">
            <w:pPr>
              <w:spacing w:after="0" w:line="240" w:lineRule="auto"/>
              <w:ind w:right="-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Попади в обруч (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правой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левой) 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гимн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камейке с перебрасыванием малого мяча из одной руки в другую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с перешагиванием, с мешочком на голове.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Ползание по гимнастической скамейке спиной вперед – ноги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вису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в длину с места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4.Метание в 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шнур боком, не касаясь руками пола.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Ходьба между предметами, высоко поднимая колени, по гимн скамейке, на середине – приседание, встать и пройти дальше, спрыгнуть.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Прыжки в высоту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места «Достань до предмета»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4.Метание вдаль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скамейке, на середине сделать поворот кругом и пройти дальше, спрыгнуть, с перешагиванием через рейки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2.Прыжки в длину с места.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мяча в вертикальную цель</w:t>
            </w:r>
          </w:p>
          <w:p w:rsidR="00AE6764" w:rsidRPr="00BE411F" w:rsidRDefault="00AE6764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обруч правым и левым боком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мячом»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«Мышеловка»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40CAF"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Ловля Обезьян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 веселые ребята»</w:t>
            </w:r>
          </w:p>
        </w:tc>
      </w:tr>
      <w:tr w:rsidR="00AE6764" w:rsidRPr="00BE411F" w:rsidTr="00AE67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«Ножки отдыхают».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Массаж стоп мячами ежиками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«Зимушка-зима».</w:t>
            </w:r>
          </w:p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«Затейники»</w:t>
            </w:r>
          </w:p>
        </w:tc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764" w:rsidRPr="00BE411F" w:rsidRDefault="00AE6764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</w:tr>
    </w:tbl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ФЕВРАЛЬ (СТАРШАЯ ГРУППА)</w:t>
      </w:r>
    </w:p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990"/>
        <w:gridCol w:w="2068"/>
        <w:gridCol w:w="1873"/>
        <w:gridCol w:w="1722"/>
      </w:tblGrid>
      <w:tr w:rsidR="00BB4003" w:rsidRPr="00BE411F" w:rsidTr="00BB4003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BB4003" w:rsidRPr="00BE411F" w:rsidTr="00BB4003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22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11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8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BB4003" w:rsidRPr="00BE411F" w:rsidTr="00BB400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2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по диагонали, змейкой, бег в колонне по одному, на носках в чередовании с ходьбой, с изменением направления движения, бег боко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правое-левое плечо вперед) , перестроение в круг и три колонны,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бег до 2 мин., ходьба с выполнением заданий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скакалками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палками парами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 под музыку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скамейке раскладывая и собирая мелкие кубики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через скакалку (неподвижную).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Прокатывание мяча между кеглями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Ползание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пластунски</w:t>
            </w:r>
            <w:proofErr w:type="spellEnd"/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обозначенного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скамейке, перешагивая через кубики.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животе, подтягиваясь руками, хват с боков.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Ходьба по гимнастической скамейке с поворотом на середине.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до кубика (расстояние 3м)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наклонной доске, спуск по лесенке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через бруски правым боком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Забрасывание мяча в баскетбольное кольцо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Ходьба по гимнастической стенке спиной к ней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 с мешочком на голове, руки на поясе.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Перебрасывание мяча друг другу и ловля его двумя руками.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через скамейку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Лазание по гимнастической стенке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«Пустое место»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«Охотники и зайцы»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«Лиса в курятнике»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«Кто быстрее» эстафета с мячом «Хоп»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«Зима»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 параде».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Ходьба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колонне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 одному за ведущим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флажком в руках</w:t>
            </w:r>
            <w:proofErr w:type="gramEnd"/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промолчи»,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«Стоп»</w:t>
            </w:r>
          </w:p>
        </w:tc>
      </w:tr>
    </w:tbl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МАРТ (старшая группа)</w:t>
      </w:r>
    </w:p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722"/>
        <w:gridCol w:w="1668"/>
        <w:gridCol w:w="1941"/>
        <w:gridCol w:w="2322"/>
      </w:tblGrid>
      <w:tr w:rsidR="00BB4003" w:rsidRPr="00BE411F" w:rsidTr="00BB4003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BB4003" w:rsidRPr="00BE411F" w:rsidTr="00BB4003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0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BB4003" w:rsidRPr="00BE411F" w:rsidTr="00BB400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11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Перестроение в колонне по одному и по 2, ходьба и бег  врассыпную, бег до 1 мин. с перешагиванием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 бруски; по сигналу поворот в другую сторону, ходьба на носках, пятках, в чередовании, на внешних сторонах стопы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скакалками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обручем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 под музыку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Ходьба по канату боком, приставным шагом с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мешочком на голове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Перебрасывание мячей двумя руками с отскоком от пол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расстояние 1,5м).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Прыжки из обруча в обруч 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Ползание по-пластунски в сочетании с перебежками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Ходьба по гимнастической скамейке, перешагивая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через кубики с хлопками над головой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Метание мешочков в цель правой и левой рукой.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обручи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Прыжок в высоту с разбега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Ходьба по ограниченной поверхности боком, с хлопками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 собой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Перебрасывание мяча из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левой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правую руку с отскоком от пола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Ползание по скамейке по-медвежьи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через шнур две ноги в середине одна.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дугу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Ходьба по гимнастической скамейке приставным шагом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Метание в горизонтальную цель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со скамейки на мат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Лазание по гимнастической стенке разноименным способом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«Горелки»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«Пожарные на учении»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«Хитрая лиса»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«Караси и щука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«Мяч ведущему»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«Море волнуется»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«Подойди не слышно»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«Затейники»</w:t>
            </w:r>
          </w:p>
        </w:tc>
      </w:tr>
    </w:tbl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АПРЕЛЬ (старшая группа)</w:t>
      </w:r>
    </w:p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2001"/>
        <w:gridCol w:w="1897"/>
        <w:gridCol w:w="2033"/>
        <w:gridCol w:w="1722"/>
      </w:tblGrid>
      <w:tr w:rsidR="00BB4003" w:rsidRPr="00BE411F" w:rsidTr="00BB4003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BB4003" w:rsidRPr="00BE411F" w:rsidTr="00BB4003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10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0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9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BB4003" w:rsidRPr="00BE411F" w:rsidTr="00BB400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13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Ходьба на счет четыре, на носках, правым боком, спиной вперед, левым боком,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носках пронося прямые ноги через стороны; по сигналу притоп, бег змейкой по диагонали, повороты направо, налево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кубиками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султанчиками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Ходьба по гимнастической скамейке с поворотом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кругом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передачей мяча перед собой на каждый шаг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из обруча в обруч.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в вертикальную цель правой и левой рукой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Вис на гимнастической стенке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ограниченной опоре с перебрасыванием малого мяча перед собой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обруч боком 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Отбивание мяча одной рукой между кеглями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Прыжки в высоту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скамейке спиной вперед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Прыжки через скакалку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вдаль набивного мяча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Ползание по туннелю.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Прокатывание обручей друг другу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 с мешочком на голове, руки на поясе.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Перебрасывание мяча за спиной и ловля его двумя руками.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Лазанье по гимнастической стенке с переходом на другой пролет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Прыжки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через длинную скакалку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«Медведи и пчелы»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«Горелки»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ленточками</w:t>
            </w:r>
          </w:p>
        </w:tc>
      </w:tr>
      <w:tr w:rsidR="00BB4003" w:rsidRPr="00BE411F" w:rsidTr="00BB40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«Стоп»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«Парашют»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«Кто ушел»</w:t>
            </w:r>
          </w:p>
        </w:tc>
      </w:tr>
    </w:tbl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827" w:rsidRPr="00BE411F" w:rsidRDefault="00DB3827" w:rsidP="00107CF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4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МАЙ (старшая группа)</w:t>
      </w:r>
    </w:p>
    <w:p w:rsidR="00BB4003" w:rsidRPr="00BE411F" w:rsidRDefault="00BB400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19" w:type="pct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597"/>
        <w:gridCol w:w="176"/>
        <w:gridCol w:w="1833"/>
        <w:gridCol w:w="114"/>
        <w:gridCol w:w="1697"/>
        <w:gridCol w:w="118"/>
        <w:gridCol w:w="2111"/>
      </w:tblGrid>
      <w:tr w:rsidR="00BB4003" w:rsidRPr="00BE411F" w:rsidTr="003C033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BB4003" w:rsidRPr="00BE411F" w:rsidTr="003C0333">
        <w:trPr>
          <w:trHeight w:val="430"/>
        </w:trPr>
        <w:tc>
          <w:tcPr>
            <w:tcW w:w="6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8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15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046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BB4003" w:rsidRPr="00BE411F" w:rsidTr="003C0333">
        <w:trPr>
          <w:trHeight w:val="370"/>
        </w:trPr>
        <w:tc>
          <w:tcPr>
            <w:tcW w:w="6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4003" w:rsidRPr="00BE411F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349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</w:tr>
      <w:tr w:rsidR="00BB4003" w:rsidRPr="00BE411F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скакалками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палками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обручами под музыку</w:t>
            </w:r>
          </w:p>
        </w:tc>
      </w:tr>
      <w:tr w:rsidR="00BB4003" w:rsidRPr="00BE411F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 с мешочком на голове.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разбега).</w:t>
            </w:r>
            <w:proofErr w:type="gramEnd"/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набивного мяча.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гимнастической стенке спиной к ней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скамейке, перешагивая через набивные мячи.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животе, подтягиваясь руками, хват с боков.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Перебрасывание мяча друг другу во время ходьбы.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с продвижением вперед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Ходьба по шнуру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(прямо), приставляя пятку одной ноги к носку другой, руки на поясе.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Лазание по гимнастической стенке 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через бруски.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Отбивание мяча между предметами, поставленными </w:t>
            </w: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одну линию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</w:t>
            </w:r>
            <w:proofErr w:type="gramEnd"/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гимнастической скамейке ударяя мячом о пол и ловля двумя руками.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Перепрыгивание через скамейку с продвижением вперед</w:t>
            </w:r>
          </w:p>
          <w:p w:rsidR="00BB4003" w:rsidRPr="00BE411F" w:rsidRDefault="00BB4003" w:rsidP="00107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4.Лазание по гимнастической стенке</w:t>
            </w:r>
          </w:p>
        </w:tc>
      </w:tr>
      <w:tr w:rsidR="00BB4003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«Быстрые и меткие»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«Парашют» (с бегом)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«Вышибалы»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«Эстафета парами»</w:t>
            </w:r>
          </w:p>
        </w:tc>
      </w:tr>
      <w:tr w:rsidR="00BB4003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«Море волнуется»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«Релаксация» «В лесу»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003" w:rsidRPr="00107CF5" w:rsidRDefault="00BB4003" w:rsidP="00107C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«Тише едеш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дальше будешь»</w:t>
            </w:r>
          </w:p>
        </w:tc>
      </w:tr>
    </w:tbl>
    <w:p w:rsidR="00671490" w:rsidRDefault="00671490" w:rsidP="00107CF5">
      <w:pPr>
        <w:pStyle w:val="ParagraphStyle"/>
        <w:keepNext/>
        <w:ind w:right="-11"/>
        <w:jc w:val="both"/>
        <w:outlineLvl w:val="0"/>
        <w:rPr>
          <w:rFonts w:ascii="Times New Roman" w:hAnsi="Times New Roman"/>
          <w:b/>
          <w:bCs/>
        </w:rPr>
      </w:pPr>
    </w:p>
    <w:p w:rsidR="00671490" w:rsidRPr="00107CF5" w:rsidRDefault="00671490" w:rsidP="006714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ИЮНЬ</w:t>
      </w:r>
      <w:r w:rsidRPr="00107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(старшая группа)</w:t>
      </w:r>
    </w:p>
    <w:p w:rsidR="00671490" w:rsidRPr="00107CF5" w:rsidRDefault="00671490" w:rsidP="006714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19" w:type="pct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597"/>
        <w:gridCol w:w="176"/>
        <w:gridCol w:w="1833"/>
        <w:gridCol w:w="114"/>
        <w:gridCol w:w="1697"/>
        <w:gridCol w:w="118"/>
        <w:gridCol w:w="2111"/>
      </w:tblGrid>
      <w:tr w:rsidR="00671490" w:rsidRPr="00107CF5" w:rsidTr="003C033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671490" w:rsidRPr="00107CF5" w:rsidTr="003C0333">
        <w:trPr>
          <w:trHeight w:val="430"/>
        </w:trPr>
        <w:tc>
          <w:tcPr>
            <w:tcW w:w="6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Этапы    занятия</w:t>
            </w:r>
          </w:p>
        </w:tc>
        <w:tc>
          <w:tcPr>
            <w:tcW w:w="8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1-я неделя</w:t>
            </w:r>
          </w:p>
        </w:tc>
        <w:tc>
          <w:tcPr>
            <w:tcW w:w="115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046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671490" w:rsidRPr="00107CF5" w:rsidTr="003C0333">
        <w:trPr>
          <w:trHeight w:val="370"/>
        </w:trPr>
        <w:tc>
          <w:tcPr>
            <w:tcW w:w="6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1490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Вводная часть</w:t>
            </w:r>
          </w:p>
        </w:tc>
        <w:tc>
          <w:tcPr>
            <w:tcW w:w="4349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</w:tr>
      <w:tr w:rsidR="00671490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скакалками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палками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обручами под музыку</w:t>
            </w:r>
          </w:p>
        </w:tc>
      </w:tr>
      <w:tr w:rsidR="00671490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 с мешочком на голове.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разбега).</w:t>
            </w:r>
            <w:proofErr w:type="gramEnd"/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набивного мяча.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гимнастической стенке спиной к ней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Ходьба по гимнастической скамейке, перешагивая через набивные мячи.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животе, подтягиваясь руками, хват с боков.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Перебрасывание мяча друг другу во время ходьбы.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с продвижением вперед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Ходьба по шнуру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(прямо), приставляя пятку одной ноги к носку другой, руки на поясе.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Лазание по гимнастической стенке 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через бруски.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Отбивание мяча между предметами, поставленными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одну линию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</w:t>
            </w:r>
            <w:proofErr w:type="gramEnd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гимнастической скамейке ударяя мячом о пол и ловля двумя руками.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Перепрыгивание через скамейку с продвижением вперед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4.Лазание по гимнастической стенке</w:t>
            </w:r>
          </w:p>
        </w:tc>
      </w:tr>
      <w:tr w:rsidR="00671490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«Быстрые и меткие»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«Парашют» (с бегом)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«Вышибалы»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«Эстафета парами»</w:t>
            </w:r>
          </w:p>
        </w:tc>
      </w:tr>
      <w:tr w:rsidR="00671490" w:rsidRPr="00107CF5" w:rsidTr="003C0333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«Море волнуется»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«Релаксация» «В лесу»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«Тише едеш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дальше будешь»</w:t>
            </w:r>
          </w:p>
        </w:tc>
      </w:tr>
    </w:tbl>
    <w:p w:rsidR="00671490" w:rsidRDefault="00671490" w:rsidP="00107CF5">
      <w:pPr>
        <w:pStyle w:val="ParagraphStyle"/>
        <w:keepNext/>
        <w:ind w:right="-11"/>
        <w:jc w:val="both"/>
        <w:outlineLvl w:val="0"/>
        <w:rPr>
          <w:rFonts w:ascii="Times New Roman" w:hAnsi="Times New Roman"/>
          <w:b/>
          <w:bCs/>
        </w:rPr>
      </w:pPr>
    </w:p>
    <w:p w:rsidR="00671490" w:rsidRPr="00107CF5" w:rsidRDefault="00070F98" w:rsidP="006714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Июль </w:t>
      </w:r>
      <w:r w:rsidR="00671490" w:rsidRPr="00107C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(старшая группа)</w:t>
      </w:r>
    </w:p>
    <w:p w:rsidR="00671490" w:rsidRPr="00107CF5" w:rsidRDefault="00671490" w:rsidP="006714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19" w:type="pct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597"/>
        <w:gridCol w:w="176"/>
        <w:gridCol w:w="1833"/>
        <w:gridCol w:w="114"/>
        <w:gridCol w:w="1697"/>
        <w:gridCol w:w="118"/>
        <w:gridCol w:w="2111"/>
      </w:tblGrid>
      <w:tr w:rsidR="00671490" w:rsidRPr="00107CF5" w:rsidTr="00E806EF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организованной образовательной деятельности</w:t>
            </w:r>
          </w:p>
        </w:tc>
      </w:tr>
      <w:tr w:rsidR="00671490" w:rsidRPr="00107CF5" w:rsidTr="00E806EF">
        <w:trPr>
          <w:trHeight w:val="430"/>
        </w:trPr>
        <w:tc>
          <w:tcPr>
            <w:tcW w:w="6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            Темы </w:t>
            </w:r>
          </w:p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Этапы    занятия</w:t>
            </w:r>
          </w:p>
        </w:tc>
        <w:tc>
          <w:tcPr>
            <w:tcW w:w="8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15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046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4-я неделя</w:t>
            </w:r>
          </w:p>
        </w:tc>
      </w:tr>
      <w:tr w:rsidR="00671490" w:rsidRPr="00107CF5" w:rsidTr="00E806EF">
        <w:trPr>
          <w:trHeight w:val="370"/>
        </w:trPr>
        <w:tc>
          <w:tcPr>
            <w:tcW w:w="6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1490" w:rsidRPr="00107CF5" w:rsidTr="00E806EF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4349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</w:tr>
      <w:tr w:rsidR="00671490" w:rsidRPr="00107CF5" w:rsidTr="00E806EF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предметов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скакалками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палками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обручами под музыку</w:t>
            </w:r>
          </w:p>
        </w:tc>
      </w:tr>
      <w:tr w:rsidR="00671490" w:rsidRPr="00107CF5" w:rsidTr="00E806EF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движений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Ходьба по гимнастической скамейке с мешочком на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голове.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разбега).</w:t>
            </w:r>
            <w:proofErr w:type="gramEnd"/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Метание набивного мяча.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Ходьба по гимнастической стенке спиной к ней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Ходьба по гимнастической скамейке, перешагивая через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набивные мячи.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животе, подтягиваясь руками, хват с боков.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Перебрасывание мяча друг другу во время ходьбы.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Прыжки на двух ногах с продвижением вперед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Ходьба по шнуру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(прямо), приставляя пятку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одной ноги к носку другой, руки на поясе.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Лазание по гимнастической стенке 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Прыжки через бруски.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Отбивание мяча между предметами, поставленными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одну линию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Ходьба</w:t>
            </w:r>
            <w:proofErr w:type="gramEnd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гимнастической скамейке ударяя мячом о пол и ловля </w:t>
            </w: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двумя руками.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Ползание по гимнастической скамейке на животе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Перепрыгивание через скамейку с продвижением вперед</w:t>
            </w:r>
          </w:p>
          <w:p w:rsidR="00671490" w:rsidRPr="00107CF5" w:rsidRDefault="00671490" w:rsidP="00B448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4.Лазание по гимнастической стенке</w:t>
            </w:r>
          </w:p>
        </w:tc>
      </w:tr>
      <w:tr w:rsidR="00671490" w:rsidRPr="00107CF5" w:rsidTr="00E806EF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Подвижные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«Быстрые и меткие»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«Парашют» (с бегом)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«Вышибалы»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«Эстафета парами»</w:t>
            </w:r>
          </w:p>
        </w:tc>
      </w:tr>
      <w:tr w:rsidR="00671490" w:rsidRPr="00107CF5" w:rsidTr="00E806EF"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9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«Найди и промолчи»</w:t>
            </w:r>
          </w:p>
        </w:tc>
        <w:tc>
          <w:tcPr>
            <w:tcW w:w="11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«Море волнуется»</w:t>
            </w:r>
          </w:p>
        </w:tc>
        <w:tc>
          <w:tcPr>
            <w:tcW w:w="10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«Релаксация» «В лесу»</w:t>
            </w:r>
          </w:p>
        </w:tc>
        <w:tc>
          <w:tcPr>
            <w:tcW w:w="1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«Тише едеш</w:t>
            </w:r>
            <w:proofErr w:type="gramStart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107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дальше будешь»</w:t>
            </w:r>
          </w:p>
        </w:tc>
      </w:tr>
    </w:tbl>
    <w:p w:rsidR="00070F98" w:rsidRPr="00107CF5" w:rsidRDefault="00070F98" w:rsidP="00070F98">
      <w:pPr>
        <w:pStyle w:val="ParagraphStyle"/>
        <w:keepNext/>
        <w:ind w:right="-11"/>
        <w:jc w:val="both"/>
        <w:outlineLvl w:val="0"/>
        <w:rPr>
          <w:rFonts w:ascii="Times New Roman" w:hAnsi="Times New Roman"/>
          <w:b/>
          <w:bCs/>
        </w:rPr>
      </w:pPr>
      <w:r w:rsidRPr="00107CF5">
        <w:rPr>
          <w:rFonts w:ascii="Times New Roman" w:hAnsi="Times New Roman"/>
          <w:b/>
          <w:bCs/>
        </w:rPr>
        <w:t>СЕНТЯБРЬ (подготовительная группа)</w:t>
      </w:r>
    </w:p>
    <w:p w:rsidR="00070F98" w:rsidRPr="00107CF5" w:rsidRDefault="00070F98" w:rsidP="00070F98">
      <w:pPr>
        <w:pStyle w:val="ParagraphStyle"/>
        <w:keepNext/>
        <w:ind w:right="-11"/>
        <w:jc w:val="both"/>
        <w:outlineLvl w:val="0"/>
        <w:rPr>
          <w:rFonts w:ascii="Times New Roman" w:hAnsi="Times New Roman"/>
          <w:b/>
          <w:bCs/>
        </w:rPr>
      </w:pPr>
    </w:p>
    <w:tbl>
      <w:tblPr>
        <w:tblW w:w="965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02"/>
        <w:gridCol w:w="1994"/>
        <w:gridCol w:w="1984"/>
        <w:gridCol w:w="1985"/>
        <w:gridCol w:w="1993"/>
      </w:tblGrid>
      <w:tr w:rsidR="00070F98" w:rsidRPr="00107CF5" w:rsidTr="00DF5498">
        <w:trPr>
          <w:trHeight w:val="555"/>
          <w:jc w:val="center"/>
        </w:trPr>
        <w:tc>
          <w:tcPr>
            <w:tcW w:w="96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070F98" w:rsidRPr="00107CF5" w:rsidTr="00DF5498">
        <w:trPr>
          <w:trHeight w:val="364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 xml:space="preserve">Темы </w:t>
            </w:r>
          </w:p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070F98" w:rsidRPr="00107CF5" w:rsidRDefault="00070F98" w:rsidP="00DF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070F98" w:rsidRPr="00107CF5" w:rsidRDefault="00070F98" w:rsidP="00DF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070F98" w:rsidRPr="00107CF5" w:rsidTr="00DF5498">
        <w:trPr>
          <w:trHeight w:val="427"/>
          <w:jc w:val="center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70F98" w:rsidRPr="00107CF5" w:rsidTr="00DF5498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9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Построение в колонну по одному, расчет на первый второй, перестроение из одной в две колонны, ходьба на носках, пятках, с разным положением рук, бег в колонне, на носках, бег с выбрасыванием прямых ног вперед и забрасыванием их назад, челночный бег, с высоким подниманием колен.</w:t>
            </w:r>
          </w:p>
        </w:tc>
      </w:tr>
      <w:tr w:rsidR="00070F98" w:rsidRPr="00107CF5" w:rsidTr="00DF5498">
        <w:trPr>
          <w:trHeight w:val="252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малым мячом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На гимнастических скамейках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палками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обручем</w:t>
            </w:r>
          </w:p>
        </w:tc>
      </w:tr>
      <w:tr w:rsidR="00070F98" w:rsidRPr="00107CF5" w:rsidTr="00DF5498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 с перешагиванием (боком приставным шагом).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с места на ма</w:t>
            </w:r>
            <w:proofErr w:type="gramStart"/>
            <w:r w:rsidRPr="00107CF5">
              <w:rPr>
                <w:rFonts w:ascii="Times New Roman" w:hAnsi="Times New Roman"/>
              </w:rPr>
              <w:t>т(</w:t>
            </w:r>
            <w:proofErr w:type="gramEnd"/>
            <w:r w:rsidRPr="00107CF5">
              <w:rPr>
                <w:rFonts w:ascii="Times New Roman" w:hAnsi="Times New Roman"/>
              </w:rPr>
              <w:t xml:space="preserve"> через набивные мячи)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3.Перебрасывани</w:t>
            </w:r>
            <w:r w:rsidRPr="00107CF5">
              <w:rPr>
                <w:rFonts w:ascii="Times New Roman" w:hAnsi="Times New Roman"/>
              </w:rPr>
              <w:lastRenderedPageBreak/>
              <w:t xml:space="preserve">е мячей, стоя в шеренгах, двумя руками снизу, </w:t>
            </w:r>
            <w:proofErr w:type="gramStart"/>
            <w:r w:rsidRPr="00107CF5">
              <w:rPr>
                <w:rFonts w:ascii="Times New Roman" w:hAnsi="Times New Roman"/>
              </w:rPr>
              <w:t xml:space="preserve">( </w:t>
            </w:r>
            <w:proofErr w:type="gramEnd"/>
            <w:r w:rsidRPr="00107CF5">
              <w:rPr>
                <w:rFonts w:ascii="Times New Roman" w:hAnsi="Times New Roman"/>
              </w:rPr>
              <w:t>из-за головы)</w:t>
            </w:r>
            <w:r w:rsidRPr="00107CF5">
              <w:rPr>
                <w:rFonts w:ascii="Times New Roman" w:hAnsi="Times New Roman"/>
              </w:rPr>
              <w:br/>
              <w:t>4. Ползание на животе по гимнастической скамейке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1.Прыжки с поворотом «кругом»</w:t>
            </w:r>
            <w:proofErr w:type="gramStart"/>
            <w:r w:rsidRPr="00107CF5">
              <w:rPr>
                <w:rFonts w:ascii="Times New Roman" w:hAnsi="Times New Roman"/>
              </w:rPr>
              <w:t xml:space="preserve"> ,</w:t>
            </w:r>
            <w:proofErr w:type="gramEnd"/>
            <w:r w:rsidRPr="00107CF5">
              <w:rPr>
                <w:rFonts w:ascii="Times New Roman" w:hAnsi="Times New Roman"/>
              </w:rPr>
              <w:t xml:space="preserve"> доставанием до предмета.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Метание в горизонтальную цель, в вертикальную цель</w:t>
            </w:r>
          </w:p>
          <w:p w:rsidR="00070F98" w:rsidRPr="00107CF5" w:rsidRDefault="004A1290" w:rsidP="00DF5498">
            <w:pPr>
              <w:pStyle w:val="ParagraphSty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proofErr w:type="spellStart"/>
            <w:r>
              <w:rPr>
                <w:rFonts w:ascii="Times New Roman" w:hAnsi="Times New Roman"/>
              </w:rPr>
              <w:t>Пролезание</w:t>
            </w:r>
            <w:proofErr w:type="spellEnd"/>
            <w:r>
              <w:rPr>
                <w:rFonts w:ascii="Times New Roman" w:hAnsi="Times New Roman"/>
              </w:rPr>
              <w:t xml:space="preserve"> в</w:t>
            </w:r>
            <w:r w:rsidR="00070F98" w:rsidRPr="00107CF5">
              <w:rPr>
                <w:rFonts w:ascii="Times New Roman" w:hAnsi="Times New Roman"/>
              </w:rPr>
              <w:t xml:space="preserve"> обруч </w:t>
            </w:r>
            <w:r w:rsidR="00070F98" w:rsidRPr="00107CF5">
              <w:rPr>
                <w:rFonts w:ascii="Times New Roman" w:hAnsi="Times New Roman"/>
              </w:rPr>
              <w:lastRenderedPageBreak/>
              <w:t>разноименными способами, пол шнур</w:t>
            </w:r>
          </w:p>
          <w:p w:rsidR="00070F98" w:rsidRPr="00107CF5" w:rsidRDefault="00070F98" w:rsidP="00DF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4. Ходьба по гимнастической скамейке с перекатыванием перед собой мяча двумя руками, с мешочком на голове</w:t>
            </w:r>
          </w:p>
          <w:p w:rsidR="00070F98" w:rsidRPr="00107CF5" w:rsidRDefault="00070F98" w:rsidP="00DF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1. Лазание по гимнастической стенке с изменением темпа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Перебрасывание мяча через сетку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3. Ходьба по гимнастической скамейке, с приседанием на </w:t>
            </w:r>
            <w:r w:rsidRPr="00107CF5">
              <w:rPr>
                <w:rFonts w:ascii="Times New Roman" w:hAnsi="Times New Roman"/>
              </w:rPr>
              <w:lastRenderedPageBreak/>
              <w:t>одной ноге другой махом вперед, сбоку скамейки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через скакалку с вращением перед собой.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1. Ползание по гимнастической скамейке на животе с подтягиванием руками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2.Ходьба по наклонной доске и спуск по гимн стенке</w:t>
            </w:r>
          </w:p>
          <w:p w:rsidR="00070F98" w:rsidRPr="00107CF5" w:rsidRDefault="00070F98" w:rsidP="00DF5498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3.Прыжки с места вдаль</w:t>
            </w:r>
          </w:p>
          <w:p w:rsidR="00070F98" w:rsidRPr="00107CF5" w:rsidRDefault="00070F98" w:rsidP="00DF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>4. Перебрасывание мяча из одной руки в другую</w:t>
            </w:r>
          </w:p>
          <w:p w:rsidR="00070F98" w:rsidRPr="00107CF5" w:rsidRDefault="00070F98" w:rsidP="00DF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5. Упражнение «крокодил»</w:t>
            </w:r>
          </w:p>
        </w:tc>
      </w:tr>
      <w:tr w:rsidR="00070F98" w:rsidRPr="00107CF5" w:rsidTr="00DF5498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«Совушка»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«Перемени предмет»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</w:t>
            </w:r>
            <w:proofErr w:type="spellStart"/>
            <w:r w:rsidRPr="00107CF5">
              <w:rPr>
                <w:rFonts w:ascii="Times New Roman" w:hAnsi="Times New Roman"/>
              </w:rPr>
              <w:t>Ловишка</w:t>
            </w:r>
            <w:proofErr w:type="spellEnd"/>
            <w:r w:rsidRPr="00107CF5">
              <w:rPr>
                <w:rFonts w:ascii="Times New Roman" w:hAnsi="Times New Roman"/>
              </w:rPr>
              <w:t>, бери ленту»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«Горелки»</w:t>
            </w:r>
          </w:p>
        </w:tc>
      </w:tr>
      <w:tr w:rsidR="00070F98" w:rsidRPr="00107CF5" w:rsidTr="00DF5498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промолчи».</w:t>
            </w:r>
          </w:p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«Дует, дует ветерок»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Ходьба с выполнением заданий дыхательные упражнения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F98" w:rsidRPr="00107CF5" w:rsidRDefault="00070F98" w:rsidP="00DF5498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«Подойди не слышно»</w:t>
            </w:r>
          </w:p>
        </w:tc>
      </w:tr>
    </w:tbl>
    <w:p w:rsidR="00070F98" w:rsidRDefault="00070F98" w:rsidP="00070F9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1490" w:rsidRDefault="00671490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  <w:r w:rsidRPr="00107CF5">
        <w:rPr>
          <w:rFonts w:ascii="Times New Roman" w:hAnsi="Times New Roman"/>
          <w:b/>
          <w:bCs/>
        </w:rPr>
        <w:t>ОКТЯБРЬ (подготовительная группа)</w:t>
      </w: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tbl>
      <w:tblPr>
        <w:tblW w:w="964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00"/>
        <w:gridCol w:w="1833"/>
        <w:gridCol w:w="1984"/>
        <w:gridCol w:w="2127"/>
        <w:gridCol w:w="1701"/>
      </w:tblGrid>
      <w:tr w:rsidR="00D63A05" w:rsidRPr="00107CF5" w:rsidTr="00D63A05">
        <w:trPr>
          <w:jc w:val="center"/>
        </w:trPr>
        <w:tc>
          <w:tcPr>
            <w:tcW w:w="96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D63A05" w:rsidRPr="00107CF5" w:rsidTr="00D63A05">
        <w:trPr>
          <w:trHeight w:val="364"/>
          <w:jc w:val="center"/>
        </w:trPr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A2CFA49" wp14:editId="6A8A9D4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45B4B8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2.2pt;margin-top:-3.2pt;width:87pt;height:58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Dpx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BwNDpx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D63A05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D63A05" w:rsidRPr="00107CF5" w:rsidTr="00D63A05">
        <w:trPr>
          <w:trHeight w:val="424"/>
          <w:jc w:val="center"/>
        </w:trPr>
        <w:tc>
          <w:tcPr>
            <w:tcW w:w="2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63A05" w:rsidRPr="00107CF5" w:rsidTr="00D63A05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6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 xml:space="preserve">Перестроение в колонне по одному и по 2, ходьба и бег  врассыпную, бег до 1 мин. с перешагиванием 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>/з бруски; по сигналу поворот в другую сторону, ходьба на носках, пятках, в чередовании, на внешних сторонах стопы.</w:t>
            </w:r>
          </w:p>
        </w:tc>
      </w:tr>
      <w:tr w:rsidR="00D63A05" w:rsidRPr="00107CF5" w:rsidTr="00D63A05">
        <w:trPr>
          <w:trHeight w:val="252"/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малым мячом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веревочкой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султанчикам</w:t>
            </w:r>
            <w:proofErr w:type="gramStart"/>
            <w:r w:rsidRPr="00107CF5">
              <w:rPr>
                <w:rFonts w:ascii="Times New Roman" w:hAnsi="Times New Roman"/>
              </w:rPr>
              <w:t>и(</w:t>
            </w:r>
            <w:proofErr w:type="gramEnd"/>
            <w:r w:rsidRPr="00107CF5">
              <w:rPr>
                <w:rFonts w:ascii="Times New Roman" w:hAnsi="Times New Roman"/>
              </w:rPr>
              <w:t>под музыку)</w:t>
            </w:r>
          </w:p>
        </w:tc>
      </w:tr>
      <w:tr w:rsidR="00D63A05" w:rsidRPr="00107CF5" w:rsidTr="00D63A05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1. Прыжки, спрыгивание со скамейки на полусогнутые ноги.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2. Ходьба по скамейке с высоким подниманием прямой ноги и хлопок под ней</w:t>
            </w:r>
          </w:p>
          <w:p w:rsidR="00D63A05" w:rsidRPr="00107CF5" w:rsidRDefault="00C11519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>Метание</w:t>
            </w:r>
            <w:r w:rsidR="00D63A05" w:rsidRPr="00107CF5">
              <w:rPr>
                <w:rFonts w:ascii="Times New Roman" w:hAnsi="Times New Roman"/>
                <w:sz w:val="24"/>
                <w:szCs w:val="24"/>
              </w:rPr>
              <w:t xml:space="preserve"> в горизонтальную цель правой и левой рукой.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Ползание на четвереньках, </w:t>
            </w:r>
            <w:proofErr w:type="spellStart"/>
            <w:r w:rsidRPr="00107CF5">
              <w:rPr>
                <w:rFonts w:ascii="Times New Roman" w:hAnsi="Times New Roman"/>
              </w:rPr>
              <w:t>подлезание</w:t>
            </w:r>
            <w:proofErr w:type="spellEnd"/>
            <w:r w:rsidR="00FE3D62">
              <w:rPr>
                <w:rFonts w:ascii="Times New Roman" w:hAnsi="Times New Roman"/>
              </w:rPr>
              <w:t xml:space="preserve"> под</w:t>
            </w:r>
            <w:r w:rsidRPr="00107CF5">
              <w:rPr>
                <w:rFonts w:ascii="Times New Roman" w:hAnsi="Times New Roman"/>
              </w:rPr>
              <w:t xml:space="preserve"> дугу прямо и боком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Ходьба по скамейке приставным шагом, перешагивая 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>/з кубики.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Прыжки на двух ногах с </w:t>
            </w:r>
            <w:proofErr w:type="gramStart"/>
            <w:r w:rsidRPr="00107CF5">
              <w:rPr>
                <w:rFonts w:ascii="Times New Roman" w:hAnsi="Times New Roman"/>
              </w:rPr>
              <w:t>мешочком</w:t>
            </w:r>
            <w:proofErr w:type="gramEnd"/>
            <w:r w:rsidRPr="00107CF5">
              <w:rPr>
                <w:rFonts w:ascii="Times New Roman" w:hAnsi="Times New Roman"/>
              </w:rPr>
              <w:t xml:space="preserve"> зажатым между ног</w:t>
            </w:r>
          </w:p>
          <w:p w:rsidR="00D63A05" w:rsidRPr="00107CF5" w:rsidRDefault="00FE3D62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Броски</w:t>
            </w:r>
            <w:r w:rsidR="00D63A05" w:rsidRPr="00107CF5">
              <w:rPr>
                <w:rFonts w:ascii="Times New Roman" w:hAnsi="Times New Roman"/>
                <w:sz w:val="24"/>
                <w:szCs w:val="24"/>
              </w:rPr>
              <w:t xml:space="preserve"> мяча двумя руками от груди, передача друг другу из-за головы.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4.Лазание по гимн стенке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107CF5">
              <w:rPr>
                <w:rFonts w:ascii="Times New Roman" w:hAnsi="Times New Roman"/>
                <w:sz w:val="24"/>
                <w:szCs w:val="24"/>
              </w:rPr>
              <w:t>Пролезание</w:t>
            </w:r>
            <w:proofErr w:type="spell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через три обруча (прямо, боком).</w:t>
            </w:r>
          </w:p>
          <w:p w:rsidR="00D63A05" w:rsidRPr="00107CF5" w:rsidRDefault="00490EAF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Прыжки </w:t>
            </w:r>
            <w:r w:rsidR="00D63A05" w:rsidRPr="00107CF5">
              <w:rPr>
                <w:rFonts w:ascii="Times New Roman" w:hAnsi="Times New Roman"/>
                <w:sz w:val="24"/>
                <w:szCs w:val="24"/>
              </w:rPr>
              <w:t>на двух ногах через препятствие (высота 20 см), прямо, боком..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107CF5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с преодолением препятствия.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4. </w:t>
            </w:r>
            <w:proofErr w:type="gramStart"/>
            <w:r w:rsidRPr="00107CF5">
              <w:rPr>
                <w:rFonts w:ascii="Times New Roman" w:hAnsi="Times New Roman"/>
              </w:rPr>
              <w:t>Ходьба по скамейке, на середине порот, перешагивание через мяч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1.Ходьба по узкой скамейке 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2..Прыжки через веревочку на одной ноге, продвигаясь вперед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</w:t>
            </w:r>
            <w:r w:rsidR="0021588B">
              <w:rPr>
                <w:rFonts w:ascii="Times New Roman" w:hAnsi="Times New Roman"/>
              </w:rPr>
              <w:t xml:space="preserve"> </w:t>
            </w:r>
            <w:r w:rsidRPr="00107CF5">
              <w:rPr>
                <w:rFonts w:ascii="Times New Roman" w:hAnsi="Times New Roman"/>
              </w:rPr>
              <w:t xml:space="preserve">Перебрасывание мяча друг </w:t>
            </w:r>
            <w:r w:rsidRPr="00107CF5">
              <w:rPr>
                <w:rFonts w:ascii="Times New Roman" w:hAnsi="Times New Roman"/>
              </w:rPr>
              <w:lastRenderedPageBreak/>
              <w:t>другу на ходу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Ползание по гимнастической скамейке спиной вперед, ноги </w:t>
            </w:r>
            <w:proofErr w:type="gramStart"/>
            <w:r w:rsidRPr="00107CF5">
              <w:rPr>
                <w:rFonts w:ascii="Times New Roman" w:hAnsi="Times New Roman"/>
              </w:rPr>
              <w:t>на</w:t>
            </w:r>
            <w:proofErr w:type="gramEnd"/>
            <w:r w:rsidRPr="00107CF5">
              <w:rPr>
                <w:rFonts w:ascii="Times New Roman" w:hAnsi="Times New Roman"/>
              </w:rPr>
              <w:t xml:space="preserve"> вису</w:t>
            </w:r>
          </w:p>
        </w:tc>
      </w:tr>
      <w:tr w:rsidR="00D63A05" w:rsidRPr="00107CF5" w:rsidTr="00D63A05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«Удочка»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«Жмурки»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«Гуси-гуси»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«Мы – весёлые ребята», </w:t>
            </w:r>
          </w:p>
        </w:tc>
      </w:tr>
      <w:tr w:rsidR="00D63A05" w:rsidRPr="00107CF5" w:rsidTr="00D63A05">
        <w:trPr>
          <w:trHeight w:val="74"/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«Съедобное – не съедобное»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«Чудо-остров».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Танцевальные движения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«Летает-не летает».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</w:p>
        </w:tc>
      </w:tr>
    </w:tbl>
    <w:p w:rsidR="00A007A1" w:rsidRDefault="00A007A1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  <w:r w:rsidRPr="00107CF5">
        <w:rPr>
          <w:rFonts w:ascii="Times New Roman" w:hAnsi="Times New Roman"/>
          <w:b/>
          <w:bCs/>
        </w:rPr>
        <w:t>НОЯБРЬ (подготовительная группа)</w:t>
      </w:r>
    </w:p>
    <w:p w:rsidR="00DB3827" w:rsidRPr="00107CF5" w:rsidRDefault="00DB3827" w:rsidP="0010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2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51"/>
        <w:gridCol w:w="1893"/>
        <w:gridCol w:w="2126"/>
        <w:gridCol w:w="2127"/>
        <w:gridCol w:w="1924"/>
      </w:tblGrid>
      <w:tr w:rsidR="00D63A05" w:rsidRPr="00107CF5" w:rsidTr="00E806EF">
        <w:trPr>
          <w:jc w:val="center"/>
        </w:trPr>
        <w:tc>
          <w:tcPr>
            <w:tcW w:w="97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D63A05" w:rsidRPr="00107CF5" w:rsidTr="00E806EF">
        <w:trPr>
          <w:trHeight w:val="364"/>
          <w:jc w:val="center"/>
        </w:trPr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2BFC58A" wp14:editId="720A33CB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BE64BBC" id="AutoShape 4" o:spid="_x0000_s1026" type="#_x0000_t32" style="position:absolute;margin-left:-2.2pt;margin-top:-3.2pt;width:87pt;height:58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aU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CaRTaU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D63A05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D63A05" w:rsidRPr="00107CF5" w:rsidTr="00E806EF">
        <w:trPr>
          <w:trHeight w:val="424"/>
          <w:jc w:val="center"/>
        </w:trPr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63A05" w:rsidRPr="00107CF5" w:rsidTr="00E806EF">
        <w:trPr>
          <w:jc w:val="center"/>
        </w:trPr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8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Построение в колонну</w:t>
            </w:r>
            <w:proofErr w:type="gramStart"/>
            <w:r w:rsidRPr="00107CF5">
              <w:rPr>
                <w:rFonts w:ascii="Times New Roman" w:hAnsi="Times New Roman"/>
              </w:rPr>
              <w:t xml:space="preserve"> ,</w:t>
            </w:r>
            <w:proofErr w:type="gramEnd"/>
            <w:r w:rsidRPr="00107CF5">
              <w:rPr>
                <w:rFonts w:ascii="Times New Roman" w:hAnsi="Times New Roman"/>
              </w:rPr>
              <w:t xml:space="preserve"> перестроение в круг, в две, в три колонны,  повороты вправо, влево,</w:t>
            </w:r>
            <w:r w:rsidR="00774271">
              <w:rPr>
                <w:rFonts w:ascii="Times New Roman" w:hAnsi="Times New Roman"/>
              </w:rPr>
              <w:t xml:space="preserve"> ходьба</w:t>
            </w:r>
            <w:r w:rsidRPr="00107CF5">
              <w:rPr>
                <w:rFonts w:ascii="Times New Roman" w:hAnsi="Times New Roman"/>
              </w:rPr>
              <w:t xml:space="preserve"> и бег по кругу, бег змейкой, на носках в чередовании с ходьбой, с изменением направления движения, высоко поднимая колени; бег врассыпную, с остановкой на сигнал</w:t>
            </w:r>
          </w:p>
        </w:tc>
      </w:tr>
      <w:tr w:rsidR="00D63A05" w:rsidRPr="00107CF5" w:rsidTr="00E806EF">
        <w:trPr>
          <w:trHeight w:val="252"/>
          <w:jc w:val="center"/>
        </w:trPr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Со скакалкой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обручем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Парами с палкой</w:t>
            </w:r>
          </w:p>
        </w:tc>
      </w:tr>
      <w:tr w:rsidR="00D63A05" w:rsidRPr="00107CF5" w:rsidTr="00E806EF">
        <w:trPr>
          <w:jc w:val="center"/>
        </w:trPr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Прыжки через скамейку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2.Ведение мяча с продвижением вперед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Ползание на четвереньках, подталкивая головой набивной мяч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Бег по наклонной доске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Подпрыгивание на двух ногах «Достань до предмета»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Подбрасывание мяча вверх и ловля после хлопка с кружением вокруг себя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Ползание по гимнастической скамейке на ладонях и коленях, предплечьях и коленях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Ходьба по канату боком приставным </w:t>
            </w:r>
            <w:r w:rsidRPr="00107CF5">
              <w:rPr>
                <w:rFonts w:ascii="Times New Roman" w:hAnsi="Times New Roman"/>
              </w:rPr>
              <w:lastRenderedPageBreak/>
              <w:t>шагом, руки на поясе мешочек на голове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 </w:t>
            </w:r>
            <w:proofErr w:type="spellStart"/>
            <w:r w:rsidRPr="00107CF5">
              <w:rPr>
                <w:rFonts w:ascii="Times New Roman" w:hAnsi="Times New Roman"/>
              </w:rPr>
              <w:t>Подлезание</w:t>
            </w:r>
            <w:proofErr w:type="spellEnd"/>
            <w:r w:rsidRPr="00107CF5">
              <w:rPr>
                <w:rFonts w:ascii="Times New Roman" w:hAnsi="Times New Roman"/>
              </w:rPr>
              <w:t xml:space="preserve"> под шнур боком, прямо не касаясь руками пола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Ходьба с мешочком на голове по гимнастической скамейке, руки на поясе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3. Прыжки с места на мат, 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Забрасывание мяча в баскетбольное кольцо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1.Ходьба по </w:t>
            </w:r>
            <w:proofErr w:type="spellStart"/>
            <w:r w:rsidRPr="00107CF5">
              <w:rPr>
                <w:rFonts w:ascii="Times New Roman" w:hAnsi="Times New Roman"/>
              </w:rPr>
              <w:t>гимн</w:t>
            </w:r>
            <w:proofErr w:type="gramStart"/>
            <w:r w:rsidRPr="00107CF5">
              <w:rPr>
                <w:rFonts w:ascii="Times New Roman" w:hAnsi="Times New Roman"/>
              </w:rPr>
              <w:t>.с</w:t>
            </w:r>
            <w:proofErr w:type="gramEnd"/>
            <w:r w:rsidRPr="00107CF5">
              <w:rPr>
                <w:rFonts w:ascii="Times New Roman" w:hAnsi="Times New Roman"/>
              </w:rPr>
              <w:t>камейке</w:t>
            </w:r>
            <w:proofErr w:type="spellEnd"/>
            <w:r w:rsidRPr="00107CF5">
              <w:rPr>
                <w:rFonts w:ascii="Times New Roman" w:hAnsi="Times New Roman"/>
              </w:rPr>
              <w:t>, бросая мяч справа и слева от себя и ловля двумя руками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2.Спрыгивание со скамейки на мат.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</w:t>
            </w:r>
            <w:proofErr w:type="gramStart"/>
            <w:r w:rsidRPr="00107CF5">
              <w:rPr>
                <w:rFonts w:ascii="Times New Roman" w:hAnsi="Times New Roman"/>
              </w:rPr>
              <w:t>Ползание</w:t>
            </w:r>
            <w:proofErr w:type="gramEnd"/>
            <w:r w:rsidRPr="00107CF5">
              <w:rPr>
                <w:rFonts w:ascii="Times New Roman" w:hAnsi="Times New Roman"/>
              </w:rPr>
              <w:t xml:space="preserve"> до флажка прокатывая мяч впереди себя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4.Лазание по </w:t>
            </w:r>
            <w:proofErr w:type="spellStart"/>
            <w:r w:rsidRPr="00107CF5">
              <w:rPr>
                <w:rFonts w:ascii="Times New Roman" w:hAnsi="Times New Roman"/>
              </w:rPr>
              <w:t>гимн</w:t>
            </w:r>
            <w:proofErr w:type="gramStart"/>
            <w:r w:rsidRPr="00107CF5">
              <w:rPr>
                <w:rFonts w:ascii="Times New Roman" w:hAnsi="Times New Roman"/>
              </w:rPr>
              <w:t>.с</w:t>
            </w:r>
            <w:proofErr w:type="gramEnd"/>
            <w:r w:rsidRPr="00107CF5">
              <w:rPr>
                <w:rFonts w:ascii="Times New Roman" w:hAnsi="Times New Roman"/>
              </w:rPr>
              <w:t>тенке</w:t>
            </w:r>
            <w:proofErr w:type="spellEnd"/>
            <w:r w:rsidRPr="00107CF5">
              <w:rPr>
                <w:rFonts w:ascii="Times New Roman" w:hAnsi="Times New Roman"/>
              </w:rPr>
              <w:t xml:space="preserve"> разноименным способом</w:t>
            </w:r>
          </w:p>
        </w:tc>
      </w:tr>
      <w:tr w:rsidR="00D63A05" w:rsidRPr="00107CF5" w:rsidTr="00E806EF">
        <w:trPr>
          <w:jc w:val="center"/>
        </w:trPr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«Быстро возьми, быстро положи»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«Удочка»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«Кто скорее до флажка докатит обруч»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«Эстафета парами»</w:t>
            </w:r>
          </w:p>
        </w:tc>
      </w:tr>
      <w:tr w:rsidR="00D63A05" w:rsidRPr="00107CF5" w:rsidTr="00E806EF">
        <w:trPr>
          <w:jc w:val="center"/>
        </w:trPr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«Самомассаж»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ног мячами ежиками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«Затейники»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«Найди, где спрятано»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«Две ладошки».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(музыкальная)</w:t>
            </w:r>
          </w:p>
        </w:tc>
      </w:tr>
    </w:tbl>
    <w:p w:rsidR="00A85F8B" w:rsidRPr="00107CF5" w:rsidRDefault="00A85F8B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  <w:r w:rsidRPr="00107CF5">
        <w:rPr>
          <w:rFonts w:ascii="Times New Roman" w:hAnsi="Times New Roman"/>
          <w:b/>
          <w:bCs/>
        </w:rPr>
        <w:t>ДЕКАБРЬ (подготовительная группа)</w:t>
      </w:r>
    </w:p>
    <w:p w:rsidR="00DB3827" w:rsidRPr="00107CF5" w:rsidRDefault="00DB3827" w:rsidP="0010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1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849"/>
        <w:gridCol w:w="2126"/>
        <w:gridCol w:w="1985"/>
        <w:gridCol w:w="2022"/>
      </w:tblGrid>
      <w:tr w:rsidR="00D63A05" w:rsidRPr="00107CF5" w:rsidTr="00D63A05">
        <w:trPr>
          <w:jc w:val="center"/>
        </w:trPr>
        <w:tc>
          <w:tcPr>
            <w:tcW w:w="97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D63A05" w:rsidRPr="00107CF5" w:rsidTr="00D63A05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C71EBD5" wp14:editId="0971123D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9C440B7" id="AutoShape 5" o:spid="_x0000_s1026" type="#_x0000_t32" style="position:absolute;margin-left:-2.2pt;margin-top:-3.2pt;width:87pt;height:58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">
                      <o:lock v:ext="edit" shapetype="f"/>
                    </v:shape>
                  </w:pict>
                </mc:Fallback>
              </mc:AlternateContent>
            </w:r>
            <w:r w:rsidR="00D63A05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D63A05" w:rsidRPr="00107CF5" w:rsidTr="00D63A05">
        <w:trPr>
          <w:trHeight w:val="427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63A05" w:rsidRPr="00107CF5" w:rsidTr="00D63A05">
        <w:trPr>
          <w:trHeight w:val="711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9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Построение в колонну</w:t>
            </w:r>
            <w:proofErr w:type="gramStart"/>
            <w:r w:rsidRPr="00107CF5">
              <w:rPr>
                <w:rFonts w:ascii="Times New Roman" w:hAnsi="Times New Roman"/>
              </w:rPr>
              <w:t xml:space="preserve"> ,</w:t>
            </w:r>
            <w:proofErr w:type="gramEnd"/>
            <w:r w:rsidRPr="00107CF5">
              <w:rPr>
                <w:rFonts w:ascii="Times New Roman" w:hAnsi="Times New Roman"/>
              </w:rPr>
              <w:t xml:space="preserve"> перестроение в круг, в две, в три колонны,  повороты вправо, влево,</w:t>
            </w:r>
            <w:r w:rsidR="00774271">
              <w:rPr>
                <w:rFonts w:ascii="Times New Roman" w:hAnsi="Times New Roman"/>
              </w:rPr>
              <w:t xml:space="preserve"> ходьба</w:t>
            </w:r>
            <w:r w:rsidRPr="00107CF5">
              <w:rPr>
                <w:rFonts w:ascii="Times New Roman" w:hAnsi="Times New Roman"/>
              </w:rPr>
              <w:t xml:space="preserve"> и бег по кругу, бег змейкой, по диагонали, на носках, пятках, в чередовании с ходьбой, с изменением направления движения, высоко поднимая колени. Дыхательные упражнения</w:t>
            </w:r>
            <w:r w:rsidR="00774271">
              <w:rPr>
                <w:rFonts w:ascii="Times New Roman" w:hAnsi="Times New Roman"/>
              </w:rPr>
              <w:t>.</w:t>
            </w:r>
          </w:p>
        </w:tc>
      </w:tr>
      <w:tr w:rsidR="00D63A05" w:rsidRPr="00107CF5" w:rsidTr="00D63A05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iCs/>
              </w:rPr>
            </w:pPr>
            <w:r w:rsidRPr="00107CF5">
              <w:rPr>
                <w:rFonts w:ascii="Times New Roman" w:hAnsi="Times New Roman"/>
                <w:iCs/>
              </w:rPr>
              <w:t>С  мячом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обручами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султанчиками под музыку</w:t>
            </w:r>
          </w:p>
        </w:tc>
      </w:tr>
      <w:tr w:rsidR="00D63A05" w:rsidRPr="00107CF5" w:rsidTr="00D63A05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Прыжки из глубокого приседа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Ходьба по гимнастической скамейке с приседанием</w:t>
            </w:r>
          </w:p>
          <w:p w:rsidR="00D63A05" w:rsidRPr="00107CF5" w:rsidRDefault="00774271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</w:t>
            </w:r>
            <w:r w:rsidR="008A1D7F">
              <w:rPr>
                <w:rFonts w:ascii="Times New Roman" w:hAnsi="Times New Roman"/>
              </w:rPr>
              <w:t xml:space="preserve">. </w:t>
            </w:r>
            <w:r w:rsidRPr="00107CF5">
              <w:rPr>
                <w:rFonts w:ascii="Times New Roman" w:hAnsi="Times New Roman"/>
              </w:rPr>
              <w:t>Метание</w:t>
            </w:r>
            <w:r w:rsidR="00D63A05" w:rsidRPr="00107CF5">
              <w:rPr>
                <w:rFonts w:ascii="Times New Roman" w:hAnsi="Times New Roman"/>
              </w:rPr>
              <w:t xml:space="preserve"> набивного мяча вдаль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4.Ползание по гимнастической скамейке спиной вперед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Перебрасывание мячей друг другу двумя руками вверх и ловля после хлопка.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Ползание по гимнастической скамейке на животе, подтягиваясь двумя руками.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3. Ходьба с перешагиванием через 5–6 набивных мячей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4. Лазание по гимнастической стенке с переходом на другой пролет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 xml:space="preserve">5. Прыжки на двух ногах через шнур (две ноги по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lastRenderedPageBreak/>
              <w:t>бока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одна нога в середине)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1. Лазание по гимнастической стенке разноименным способо</w:t>
            </w:r>
            <w:proofErr w:type="gramStart"/>
            <w:r w:rsidRPr="00107CF5">
              <w:rPr>
                <w:rFonts w:ascii="Times New Roman" w:hAnsi="Times New Roman"/>
              </w:rPr>
              <w:t>м(</w:t>
            </w:r>
            <w:proofErr w:type="gramEnd"/>
            <w:r w:rsidRPr="00107CF5">
              <w:rPr>
                <w:rFonts w:ascii="Times New Roman" w:hAnsi="Times New Roman"/>
              </w:rPr>
              <w:t>вверх, вниз).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Метание мешочков вдаль правой и левой рукой.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Ходьба по гимнастической скамейке, на середине присесть, хлопок руками, встать и пройти дальше.</w:t>
            </w:r>
          </w:p>
          <w:p w:rsidR="00D63A05" w:rsidRPr="00107CF5" w:rsidRDefault="00D63A05" w:rsidP="00107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4. Прыжки на двух ногах из обруча в обруч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1.Ходьба по гимн скамейке с отбиванием мяча о пол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с разбега на мат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в цель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4.Ползание на четвереньках с прогибом спины внутр</w:t>
            </w:r>
            <w:proofErr w:type="gramStart"/>
            <w:r w:rsidRPr="00107CF5">
              <w:rPr>
                <w:rFonts w:ascii="Times New Roman" w:hAnsi="Times New Roman"/>
              </w:rPr>
              <w:t>ь(</w:t>
            </w:r>
            <w:proofErr w:type="gramEnd"/>
            <w:r w:rsidRPr="00107CF5">
              <w:rPr>
                <w:rFonts w:ascii="Times New Roman" w:hAnsi="Times New Roman"/>
              </w:rPr>
              <w:t>кошечка) и с мешочком на спине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</w:p>
        </w:tc>
      </w:tr>
      <w:tr w:rsidR="00D63A05" w:rsidRPr="00107CF5" w:rsidTr="00D63A05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«Хитрая лиса»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«Охотники и зайцы»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«Пожарные на ученьях»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«Два мороза»</w:t>
            </w:r>
          </w:p>
        </w:tc>
      </w:tr>
      <w:tr w:rsidR="00D63A05" w:rsidRPr="00107CF5" w:rsidTr="00D63A05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Малоподвижные игры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«Фигуры».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</w:t>
            </w:r>
            <w:proofErr w:type="gramStart"/>
            <w:r w:rsidRPr="00107CF5">
              <w:rPr>
                <w:rFonts w:ascii="Times New Roman" w:hAnsi="Times New Roman"/>
              </w:rPr>
              <w:t>Тише-едешь</w:t>
            </w:r>
            <w:proofErr w:type="gramEnd"/>
            <w:r w:rsidRPr="00107CF5">
              <w:rPr>
                <w:rFonts w:ascii="Times New Roman" w:hAnsi="Times New Roman"/>
              </w:rPr>
              <w:t>, дальше-будешь».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</w:t>
            </w:r>
            <w:r w:rsidR="008A1D7F" w:rsidRPr="00107CF5">
              <w:rPr>
                <w:rFonts w:ascii="Times New Roman" w:hAnsi="Times New Roman"/>
              </w:rPr>
              <w:t>Найди</w:t>
            </w:r>
            <w:r w:rsidR="00A04EF3">
              <w:rPr>
                <w:rFonts w:ascii="Times New Roman" w:hAnsi="Times New Roman"/>
              </w:rPr>
              <w:t xml:space="preserve"> </w:t>
            </w:r>
            <w:r w:rsidR="008A1D7F">
              <w:rPr>
                <w:rFonts w:ascii="Times New Roman" w:hAnsi="Times New Roman"/>
              </w:rPr>
              <w:t>и</w:t>
            </w:r>
            <w:r w:rsidR="00A04EF3">
              <w:rPr>
                <w:rFonts w:ascii="Times New Roman" w:hAnsi="Times New Roman"/>
              </w:rPr>
              <w:t xml:space="preserve"> </w:t>
            </w:r>
            <w:r w:rsidR="008A1D7F" w:rsidRPr="00107CF5">
              <w:rPr>
                <w:rFonts w:ascii="Times New Roman" w:hAnsi="Times New Roman"/>
              </w:rPr>
              <w:t>промолчи</w:t>
            </w:r>
            <w:r w:rsidRPr="00107CF5">
              <w:rPr>
                <w:rFonts w:ascii="Times New Roman" w:hAnsi="Times New Roman"/>
              </w:rPr>
              <w:t>»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«Подарки»</w:t>
            </w:r>
          </w:p>
        </w:tc>
      </w:tr>
    </w:tbl>
    <w:p w:rsidR="00A85F8B" w:rsidRPr="00107CF5" w:rsidRDefault="00A85F8B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  <w:caps/>
        </w:rPr>
      </w:pP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  <w:caps/>
        </w:rPr>
      </w:pPr>
      <w:r w:rsidRPr="00107CF5">
        <w:rPr>
          <w:rFonts w:ascii="Times New Roman" w:hAnsi="Times New Roman"/>
          <w:b/>
          <w:bCs/>
        </w:rPr>
        <w:t>ЯНВАРЬ (подготовительная группа)</w:t>
      </w:r>
    </w:p>
    <w:p w:rsidR="00A85F8B" w:rsidRPr="00107CF5" w:rsidRDefault="00A85F8B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tbl>
      <w:tblPr>
        <w:tblW w:w="97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30"/>
        <w:gridCol w:w="1654"/>
        <w:gridCol w:w="2126"/>
        <w:gridCol w:w="1843"/>
        <w:gridCol w:w="2165"/>
      </w:tblGrid>
      <w:tr w:rsidR="00D63A05" w:rsidRPr="00107CF5" w:rsidTr="00D63A05">
        <w:trPr>
          <w:jc w:val="center"/>
        </w:trPr>
        <w:tc>
          <w:tcPr>
            <w:tcW w:w="97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D63A05" w:rsidRPr="00107CF5" w:rsidTr="00D63A05">
        <w:trPr>
          <w:trHeight w:val="364"/>
          <w:jc w:val="center"/>
        </w:trPr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D5690E" wp14:editId="032C0F16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6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BA5B0B3" id="AutoShape 6" o:spid="_x0000_s1026" type="#_x0000_t32" style="position:absolute;margin-left:-1.95pt;margin-top:-3.2pt;width:87pt;height:5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D63A05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D63A05" w:rsidRPr="00107CF5" w:rsidTr="00D63A05">
        <w:trPr>
          <w:trHeight w:val="424"/>
          <w:jc w:val="center"/>
        </w:trPr>
        <w:tc>
          <w:tcPr>
            <w:tcW w:w="1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63A05" w:rsidRPr="00107CF5" w:rsidTr="00D63A05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Построение в колонну</w:t>
            </w:r>
            <w:proofErr w:type="gramStart"/>
            <w:r w:rsidRPr="00107CF5">
              <w:rPr>
                <w:rFonts w:ascii="Times New Roman" w:hAnsi="Times New Roman"/>
              </w:rPr>
              <w:t xml:space="preserve"> ,</w:t>
            </w:r>
            <w:proofErr w:type="gramEnd"/>
            <w:r w:rsidRPr="00107CF5">
              <w:rPr>
                <w:rFonts w:ascii="Times New Roman" w:hAnsi="Times New Roman"/>
              </w:rPr>
              <w:t xml:space="preserve"> перестроение в круг, в две, в три колонны,  повороты вправо, влево, ходьба и бег по кругу, бег змейкой, по диагонали, на носках, пятках, в чередовании с ходьбой, с изменением направления движения, высоко поднимая колени</w:t>
            </w:r>
            <w:r w:rsidR="00A04EF3">
              <w:rPr>
                <w:rFonts w:ascii="Times New Roman" w:hAnsi="Times New Roman"/>
              </w:rPr>
              <w:t xml:space="preserve"> с </w:t>
            </w:r>
            <w:r w:rsidRPr="00107CF5">
              <w:rPr>
                <w:rFonts w:ascii="Times New Roman" w:hAnsi="Times New Roman"/>
              </w:rPr>
              <w:t>выполнением заданий, челночный бег</w:t>
            </w:r>
          </w:p>
        </w:tc>
      </w:tr>
      <w:tr w:rsidR="00D63A05" w:rsidRPr="00107CF5" w:rsidTr="00D63A05">
        <w:trPr>
          <w:trHeight w:val="252"/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палкой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мячом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гирями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султанчиками под музыку</w:t>
            </w:r>
          </w:p>
        </w:tc>
      </w:tr>
      <w:tr w:rsidR="00D63A05" w:rsidRPr="00107CF5" w:rsidTr="00D63A05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1.Ходьба по наклонной доске(40</w:t>
            </w:r>
            <w:r w:rsidR="00A04EF3">
              <w:rPr>
                <w:rFonts w:ascii="Times New Roman" w:hAnsi="Times New Roman"/>
              </w:rPr>
              <w:t xml:space="preserve"> см</w:t>
            </w:r>
            <w:r w:rsidRPr="00107CF5">
              <w:rPr>
                <w:rFonts w:ascii="Times New Roman" w:hAnsi="Times New Roman"/>
              </w:rPr>
              <w:t>).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в длину с места</w:t>
            </w:r>
          </w:p>
          <w:p w:rsidR="00D63A05" w:rsidRPr="00107CF5" w:rsidRDefault="00D63A05" w:rsidP="00107CF5">
            <w:pPr>
              <w:pStyle w:val="ParagraphStyle"/>
              <w:ind w:right="-30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в обруч</w:t>
            </w:r>
            <w:r w:rsidR="002C5CEE">
              <w:rPr>
                <w:rFonts w:ascii="Times New Roman" w:hAnsi="Times New Roman"/>
              </w:rPr>
              <w:t xml:space="preserve"> из</w:t>
            </w:r>
            <w:r w:rsidRPr="00107CF5">
              <w:rPr>
                <w:rFonts w:ascii="Times New Roman" w:hAnsi="Times New Roman"/>
              </w:rPr>
              <w:t xml:space="preserve"> </w:t>
            </w:r>
            <w:proofErr w:type="gramStart"/>
            <w:r w:rsidRPr="00107CF5">
              <w:rPr>
                <w:rFonts w:ascii="Times New Roman" w:hAnsi="Times New Roman"/>
              </w:rPr>
              <w:t>положения</w:t>
            </w:r>
            <w:proofErr w:type="gramEnd"/>
            <w:r w:rsidRPr="00107CF5">
              <w:rPr>
                <w:rFonts w:ascii="Times New Roman" w:hAnsi="Times New Roman"/>
              </w:rPr>
              <w:t xml:space="preserve"> стоя на коленях (правой и левой) 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Ходьба по </w:t>
            </w:r>
            <w:proofErr w:type="spellStart"/>
            <w:r w:rsidRPr="00107CF5">
              <w:rPr>
                <w:rFonts w:ascii="Times New Roman" w:hAnsi="Times New Roman"/>
              </w:rPr>
              <w:t>гимн</w:t>
            </w:r>
            <w:proofErr w:type="gramStart"/>
            <w:r w:rsidRPr="00107CF5">
              <w:rPr>
                <w:rFonts w:ascii="Times New Roman" w:hAnsi="Times New Roman"/>
              </w:rPr>
              <w:t>.с</w:t>
            </w:r>
            <w:proofErr w:type="gramEnd"/>
            <w:r w:rsidRPr="00107CF5">
              <w:rPr>
                <w:rFonts w:ascii="Times New Roman" w:hAnsi="Times New Roman"/>
              </w:rPr>
              <w:t>камейке</w:t>
            </w:r>
            <w:proofErr w:type="spellEnd"/>
            <w:r w:rsidRPr="00107CF5">
              <w:rPr>
                <w:rFonts w:ascii="Times New Roman" w:hAnsi="Times New Roman"/>
              </w:rPr>
              <w:t xml:space="preserve"> с перебрасыванием малого мяча из одной руки в другую</w:t>
            </w:r>
            <w:r w:rsidRPr="00107CF5">
              <w:rPr>
                <w:rFonts w:ascii="Times New Roman" w:hAnsi="Times New Roman"/>
              </w:rPr>
              <w:br/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с перешагиванием, с мешочком на голове.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Ползание по гимнастической скамейке спиной вперед – ноги </w:t>
            </w:r>
            <w:proofErr w:type="gramStart"/>
            <w:r w:rsidRPr="00107CF5">
              <w:rPr>
                <w:rFonts w:ascii="Times New Roman" w:hAnsi="Times New Roman"/>
              </w:rPr>
              <w:t>на</w:t>
            </w:r>
            <w:proofErr w:type="gramEnd"/>
            <w:r w:rsidRPr="00107CF5">
              <w:rPr>
                <w:rFonts w:ascii="Times New Roman" w:hAnsi="Times New Roman"/>
              </w:rPr>
              <w:t xml:space="preserve"> вису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Прыжки через веревочку (две ноги с боку – одна в середине)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4.Ведение мяча на ходу (баскетбольный вариант)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1. </w:t>
            </w:r>
            <w:proofErr w:type="spellStart"/>
            <w:r w:rsidRPr="00107CF5">
              <w:rPr>
                <w:rFonts w:ascii="Times New Roman" w:hAnsi="Times New Roman"/>
              </w:rPr>
              <w:t>Подлезание</w:t>
            </w:r>
            <w:proofErr w:type="spellEnd"/>
            <w:r w:rsidRPr="00107CF5">
              <w:rPr>
                <w:rFonts w:ascii="Times New Roman" w:hAnsi="Times New Roman"/>
              </w:rPr>
              <w:t xml:space="preserve"> под шнур боком, не касаясь руками пола.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Ходьба по узенькой рейке прямо и боком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3. Прыжки в высоту </w:t>
            </w:r>
            <w:r w:rsidRPr="00107CF5">
              <w:rPr>
                <w:rFonts w:ascii="Times New Roman" w:hAnsi="Times New Roman"/>
              </w:rPr>
              <w:br/>
              <w:t>с места «Достань до предмета»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4.Перебрасывание мяча снизу друг другу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5. Кружение парами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скамейке, на середине сделать поворот кругом и пройти дальше, спрыгнуть, с перешагиванием через рейки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2.Прыжки в длину с места.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мяча в вертикальную цель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</w:t>
            </w:r>
            <w:proofErr w:type="spellStart"/>
            <w:r w:rsidRPr="00107CF5">
              <w:rPr>
                <w:rFonts w:ascii="Times New Roman" w:hAnsi="Times New Roman"/>
              </w:rPr>
              <w:t>Пролезание</w:t>
            </w:r>
            <w:proofErr w:type="spellEnd"/>
            <w:r w:rsidRPr="00107CF5">
              <w:rPr>
                <w:rFonts w:ascii="Times New Roman" w:hAnsi="Times New Roman"/>
              </w:rPr>
              <w:t xml:space="preserve"> в обруч правым и левым боком</w:t>
            </w:r>
          </w:p>
        </w:tc>
      </w:tr>
      <w:tr w:rsidR="00D63A05" w:rsidRPr="00107CF5" w:rsidTr="00D63A05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Подвижные игры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</w:t>
            </w:r>
            <w:proofErr w:type="spellStart"/>
            <w:r w:rsidRPr="00107CF5">
              <w:rPr>
                <w:rFonts w:ascii="Times New Roman" w:hAnsi="Times New Roman"/>
              </w:rPr>
              <w:t>Ловишка</w:t>
            </w:r>
            <w:proofErr w:type="spellEnd"/>
            <w:r w:rsidRPr="00107CF5">
              <w:rPr>
                <w:rFonts w:ascii="Times New Roman" w:hAnsi="Times New Roman"/>
              </w:rPr>
              <w:t xml:space="preserve"> с мячом»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«Догони свою пару»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2C5CEE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107CF5">
              <w:rPr>
                <w:rFonts w:ascii="Times New Roman" w:hAnsi="Times New Roman"/>
              </w:rPr>
              <w:t>Ловля Обезьян</w:t>
            </w:r>
            <w:r w:rsidR="00D63A05" w:rsidRPr="00107CF5">
              <w:rPr>
                <w:rFonts w:ascii="Times New Roman" w:hAnsi="Times New Roman"/>
              </w:rPr>
              <w:t>»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«Мы веселые ребята»</w:t>
            </w:r>
          </w:p>
        </w:tc>
      </w:tr>
      <w:tr w:rsidR="00D63A05" w:rsidRPr="00107CF5" w:rsidTr="00D63A05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«Ножки отдыхают».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Массаж стоп мячами ежиками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«Зимушка-зима».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Танцевальные </w:t>
            </w:r>
            <w:r w:rsidRPr="00107CF5">
              <w:rPr>
                <w:rFonts w:ascii="Times New Roman" w:hAnsi="Times New Roman"/>
              </w:rPr>
              <w:lastRenderedPageBreak/>
              <w:t>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«Затейники»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«Две </w:t>
            </w:r>
            <w:proofErr w:type="spellStart"/>
            <w:r w:rsidRPr="00107CF5">
              <w:rPr>
                <w:rFonts w:ascii="Times New Roman" w:hAnsi="Times New Roman"/>
              </w:rPr>
              <w:t>ладошки</w:t>
            </w:r>
            <w:proofErr w:type="gramStart"/>
            <w:r w:rsidRPr="00107CF5">
              <w:rPr>
                <w:rFonts w:ascii="Times New Roman" w:hAnsi="Times New Roman"/>
              </w:rPr>
              <w:t>»м</w:t>
            </w:r>
            <w:proofErr w:type="gramEnd"/>
            <w:r w:rsidRPr="00107CF5">
              <w:rPr>
                <w:rFonts w:ascii="Times New Roman" w:hAnsi="Times New Roman"/>
              </w:rPr>
              <w:t>узыкаль</w:t>
            </w:r>
            <w:r w:rsidRPr="00107CF5">
              <w:rPr>
                <w:rFonts w:ascii="Times New Roman" w:hAnsi="Times New Roman"/>
              </w:rPr>
              <w:lastRenderedPageBreak/>
              <w:t>ная</w:t>
            </w:r>
            <w:proofErr w:type="spellEnd"/>
          </w:p>
        </w:tc>
      </w:tr>
    </w:tbl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3827" w:rsidRPr="00107CF5" w:rsidRDefault="00DB3827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7CF5">
        <w:rPr>
          <w:rFonts w:ascii="Times New Roman" w:hAnsi="Times New Roman"/>
          <w:b/>
          <w:bCs/>
          <w:sz w:val="24"/>
          <w:szCs w:val="24"/>
        </w:rPr>
        <w:t>ФЕВРАЛЬ (подготовительная группа)</w:t>
      </w:r>
    </w:p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80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893"/>
        <w:gridCol w:w="2126"/>
        <w:gridCol w:w="1843"/>
        <w:gridCol w:w="2208"/>
      </w:tblGrid>
      <w:tr w:rsidR="00D63A05" w:rsidRPr="00107CF5" w:rsidTr="00A85F8B">
        <w:trPr>
          <w:jc w:val="center"/>
        </w:trPr>
        <w:tc>
          <w:tcPr>
            <w:tcW w:w="98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D63A05" w:rsidRPr="00107CF5" w:rsidTr="00A85F8B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C4B8008" wp14:editId="077B7FDD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47D83C87" id="AutoShape 4" o:spid="_x0000_s1026" type="#_x0000_t32" style="position:absolute;margin-left:-2.2pt;margin-top:-3.2pt;width:87pt;height:5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pj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BCwrpj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D63A05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D63A05" w:rsidRPr="00107CF5" w:rsidRDefault="00D63A05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D63A05" w:rsidRPr="00107CF5" w:rsidTr="00A85F8B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63A05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8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Ходьба по диагонали, змейкой, бег в колонне по одному, на носках в чередовании с ходьбой, с изменением направления движения, бег боко</w:t>
            </w:r>
            <w:proofErr w:type="gramStart"/>
            <w:r w:rsidRPr="00107CF5">
              <w:rPr>
                <w:rFonts w:ascii="Times New Roman" w:hAnsi="Times New Roman"/>
              </w:rPr>
              <w:t>м(</w:t>
            </w:r>
            <w:proofErr w:type="gramEnd"/>
            <w:r w:rsidRPr="00107CF5">
              <w:rPr>
                <w:rFonts w:ascii="Times New Roman" w:hAnsi="Times New Roman"/>
              </w:rPr>
              <w:t>правое-левое плечо вперед) , перестроение в круг и три колонны, бег до 2 мин., ходьба с выполнением заданий</w:t>
            </w:r>
          </w:p>
        </w:tc>
      </w:tr>
      <w:tr w:rsidR="00D63A05" w:rsidRPr="00107CF5" w:rsidTr="00A85F8B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Со скакалками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палками парами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султанчиками под музыку</w:t>
            </w:r>
          </w:p>
        </w:tc>
      </w:tr>
      <w:tr w:rsidR="00D63A05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скамейке боком приставным шагом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в длину с разбега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3. Отбивание мяча правой и левой </w:t>
            </w:r>
            <w:r w:rsidR="00FA1F44" w:rsidRPr="00107CF5">
              <w:rPr>
                <w:rFonts w:ascii="Times New Roman" w:hAnsi="Times New Roman"/>
              </w:rPr>
              <w:t>рукой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Ползание </w:t>
            </w:r>
            <w:proofErr w:type="gramStart"/>
            <w:r w:rsidRPr="00107CF5">
              <w:rPr>
                <w:rFonts w:ascii="Times New Roman" w:hAnsi="Times New Roman"/>
              </w:rPr>
              <w:t xml:space="preserve">по </w:t>
            </w:r>
            <w:proofErr w:type="spellStart"/>
            <w:r w:rsidRPr="00107CF5">
              <w:rPr>
                <w:rFonts w:ascii="Times New Roman" w:hAnsi="Times New Roman"/>
              </w:rPr>
              <w:t>пластунски</w:t>
            </w:r>
            <w:proofErr w:type="spellEnd"/>
            <w:proofErr w:type="gramEnd"/>
            <w:r w:rsidRPr="00107CF5">
              <w:rPr>
                <w:rFonts w:ascii="Times New Roman" w:hAnsi="Times New Roman"/>
              </w:rPr>
              <w:t xml:space="preserve"> до обозначенного места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скамейке, перешагивая через набивные мячи.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Ползание по гимнастической скамейке на животе, подтягиваясь руками, хват с боков.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Лазание по гимнастической стенке с использованием перекрестного движения рук и ног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в  высоту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наклонной доске, спуск по лесенке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через бруски правым боком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Забрасывание мяча в баскетбольное кольцо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 Ходьба по гимнастической стенке спиной к ней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5. Перебрасывание набивных мячей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1. Ходьба по </w:t>
            </w:r>
            <w:proofErr w:type="spellStart"/>
            <w:r w:rsidRPr="00107CF5">
              <w:rPr>
                <w:rFonts w:ascii="Times New Roman" w:hAnsi="Times New Roman"/>
              </w:rPr>
              <w:t>гимнастич</w:t>
            </w:r>
            <w:proofErr w:type="spellEnd"/>
            <w:r w:rsidRPr="00107CF5">
              <w:rPr>
                <w:rFonts w:ascii="Times New Roman" w:hAnsi="Times New Roman"/>
              </w:rPr>
              <w:t xml:space="preserve"> скамейке с мешочком на голове, руки на поясе.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Отбивание мяча правой и левой рукой поочередно на месте и в движении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Прыжки через скамейку</w:t>
            </w:r>
          </w:p>
          <w:p w:rsidR="00D63A05" w:rsidRPr="00107CF5" w:rsidRDefault="00D63A05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Лазание по гимнастической стенке</w:t>
            </w:r>
          </w:p>
        </w:tc>
      </w:tr>
      <w:tr w:rsidR="00D63A05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Подвижные игры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«Ключи»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«Охотники и зайцы»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«Не оставайся на полу»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«Кто быстрее» эстафета с мячом «Хоп»</w:t>
            </w:r>
          </w:p>
        </w:tc>
      </w:tr>
      <w:tr w:rsidR="00D63A05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«Самомассаж» лица, шеи, рук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671490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«Море волнуется»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3A05" w:rsidRPr="00107CF5" w:rsidRDefault="00D63A05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«Стоп»</w:t>
            </w:r>
          </w:p>
        </w:tc>
      </w:tr>
    </w:tbl>
    <w:p w:rsidR="00A007A1" w:rsidRDefault="00A007A1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p w:rsidR="00DB3827" w:rsidRPr="00107CF5" w:rsidRDefault="00DB3827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  <w:r w:rsidRPr="00107CF5">
        <w:rPr>
          <w:rFonts w:ascii="Times New Roman" w:hAnsi="Times New Roman"/>
          <w:b/>
          <w:bCs/>
        </w:rPr>
        <w:t>МАРТ (подготовительная группа)</w:t>
      </w:r>
    </w:p>
    <w:p w:rsidR="00A85F8B" w:rsidRPr="00107CF5" w:rsidRDefault="00A85F8B" w:rsidP="00107CF5">
      <w:pPr>
        <w:pStyle w:val="ParagraphStyle"/>
        <w:keepNext/>
        <w:jc w:val="both"/>
        <w:outlineLvl w:val="0"/>
        <w:rPr>
          <w:rFonts w:ascii="Times New Roman" w:hAnsi="Times New Roman"/>
          <w:b/>
          <w:bCs/>
        </w:rPr>
      </w:pPr>
    </w:p>
    <w:tbl>
      <w:tblPr>
        <w:tblW w:w="980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833"/>
        <w:gridCol w:w="2186"/>
        <w:gridCol w:w="1843"/>
        <w:gridCol w:w="2208"/>
      </w:tblGrid>
      <w:tr w:rsidR="00A85F8B" w:rsidRPr="00107CF5" w:rsidTr="00A85F8B">
        <w:trPr>
          <w:jc w:val="center"/>
        </w:trPr>
        <w:tc>
          <w:tcPr>
            <w:tcW w:w="98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A85F8B" w:rsidRPr="00107CF5" w:rsidTr="00A85F8B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7E4FA4F" wp14:editId="166364F2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30683C3A" id="AutoShape 4" o:spid="_x0000_s1026" type="#_x0000_t32" style="position:absolute;margin-left:-2.2pt;margin-top:-3.2pt;width:87pt;height:58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Bk5Tr8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A85F8B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A85F8B" w:rsidRPr="00107CF5" w:rsidTr="00A85F8B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8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Перестроение в колонне по одному и по 2, ходьба и бег  врассыпную, бег до 2 мин. с перешагиванием </w:t>
            </w:r>
            <w:r w:rsidR="0021588B">
              <w:rPr>
                <w:rFonts w:ascii="Times New Roman" w:hAnsi="Times New Roman"/>
              </w:rPr>
              <w:t xml:space="preserve">через </w:t>
            </w:r>
            <w:r w:rsidRPr="00107CF5">
              <w:rPr>
                <w:rFonts w:ascii="Times New Roman" w:hAnsi="Times New Roman"/>
              </w:rPr>
              <w:t>бруски; по сигналу поворот в другую сторону, ходьба на носках, пятках, в чередовании, на внешних сторонах стопы</w:t>
            </w:r>
          </w:p>
        </w:tc>
      </w:tr>
      <w:tr w:rsidR="00A85F8B" w:rsidRPr="00107CF5" w:rsidTr="00A85F8B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Со скакалками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обручем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султанчиками под музыку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с подниманием прямой ноги и хлопка под ней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Метание в цель из разных исходных положений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Прыжки из обруча в обруч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</w:t>
            </w:r>
            <w:proofErr w:type="spellStart"/>
            <w:r w:rsidRPr="00107CF5">
              <w:rPr>
                <w:rFonts w:ascii="Times New Roman" w:hAnsi="Times New Roman"/>
              </w:rPr>
              <w:t>Подлезание</w:t>
            </w:r>
            <w:proofErr w:type="spellEnd"/>
            <w:r w:rsidR="00FA1F44">
              <w:rPr>
                <w:rFonts w:ascii="Times New Roman" w:hAnsi="Times New Roman"/>
              </w:rPr>
              <w:t xml:space="preserve"> в</w:t>
            </w:r>
            <w:r w:rsidRPr="00107CF5">
              <w:rPr>
                <w:rFonts w:ascii="Times New Roman" w:hAnsi="Times New Roman"/>
              </w:rPr>
              <w:t xml:space="preserve"> обруч разными способами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скамейке, перешагивая через кубики с хлопками над головой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Перебрасывание мяча друг другу из-за головы.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Ползание на спине по гимнастической скамейке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на одной ноге через шнур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узкой поверхности боком, с хлопками над головой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Перебрасывание мяча из </w:t>
            </w:r>
            <w:proofErr w:type="gramStart"/>
            <w:r w:rsidRPr="00107CF5">
              <w:rPr>
                <w:rFonts w:ascii="Times New Roman" w:hAnsi="Times New Roman"/>
              </w:rPr>
              <w:t>левой</w:t>
            </w:r>
            <w:proofErr w:type="gramEnd"/>
            <w:r w:rsidRPr="00107CF5">
              <w:rPr>
                <w:rFonts w:ascii="Times New Roman" w:hAnsi="Times New Roman"/>
              </w:rPr>
              <w:t xml:space="preserve"> в правую руку с отскоком от пола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Ползание по скамейке по-медвежьи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через шнур две ноги в середине одна.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приставным шагом с хлопками за спиной</w:t>
            </w:r>
          </w:p>
          <w:p w:rsidR="00A85F8B" w:rsidRPr="00107CF5" w:rsidRDefault="00FA1F44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 w:rsidRPr="00107CF5">
              <w:rPr>
                <w:rFonts w:ascii="Times New Roman" w:hAnsi="Times New Roman"/>
              </w:rPr>
              <w:t>Прыжки</w:t>
            </w:r>
            <w:r w:rsidR="00A85F8B" w:rsidRPr="00107CF5">
              <w:rPr>
                <w:rFonts w:ascii="Times New Roman" w:hAnsi="Times New Roman"/>
              </w:rPr>
              <w:t xml:space="preserve"> со скамейки на мат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Лазание по гимнастической стенке разноименным способом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Подвижные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«Горелки»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«Пожарные на учении»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«Бездомный заяц»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«Караси и щука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«Мяч ведущему»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«Море волнуется»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«Подойди не слышно»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«Самомассаж» лица, шеи, рук</w:t>
            </w:r>
          </w:p>
        </w:tc>
      </w:tr>
    </w:tbl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827" w:rsidRPr="00107CF5" w:rsidRDefault="00DB3827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7CF5">
        <w:rPr>
          <w:rFonts w:ascii="Times New Roman" w:hAnsi="Times New Roman"/>
          <w:b/>
          <w:bCs/>
          <w:sz w:val="24"/>
          <w:szCs w:val="24"/>
        </w:rPr>
        <w:t>АПРЕЛЬ (подготовительная группа)</w:t>
      </w:r>
    </w:p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66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833"/>
        <w:gridCol w:w="2115"/>
        <w:gridCol w:w="1843"/>
        <w:gridCol w:w="2137"/>
      </w:tblGrid>
      <w:tr w:rsidR="00A85F8B" w:rsidRPr="00107CF5" w:rsidTr="00A85F8B">
        <w:trPr>
          <w:jc w:val="center"/>
        </w:trPr>
        <w:tc>
          <w:tcPr>
            <w:tcW w:w="96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A85F8B" w:rsidRPr="00107CF5" w:rsidTr="00A85F8B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E244CE3" wp14:editId="51A68A6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66E99088" id="AutoShape 4" o:spid="_x0000_s1026" type="#_x0000_t32" style="position:absolute;margin-left:-2.2pt;margin-top:-3.2pt;width:87pt;height:58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UFE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DoXUFE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A85F8B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A85F8B" w:rsidRPr="00107CF5" w:rsidTr="00A85F8B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9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Ходьба на счет четыре, на носках, правым боком, спиной вперед, левым </w:t>
            </w:r>
            <w:r w:rsidRPr="00107CF5">
              <w:rPr>
                <w:rFonts w:ascii="Times New Roman" w:hAnsi="Times New Roman"/>
              </w:rPr>
              <w:lastRenderedPageBreak/>
              <w:t xml:space="preserve">боком, </w:t>
            </w:r>
            <w:proofErr w:type="gramStart"/>
            <w:r w:rsidRPr="00107CF5">
              <w:rPr>
                <w:rFonts w:ascii="Times New Roman" w:hAnsi="Times New Roman"/>
              </w:rPr>
              <w:t>бег</w:t>
            </w:r>
            <w:proofErr w:type="gramEnd"/>
            <w:r w:rsidRPr="00107CF5">
              <w:rPr>
                <w:rFonts w:ascii="Times New Roman" w:hAnsi="Times New Roman"/>
              </w:rPr>
              <w:t xml:space="preserve"> на носках пронося прямые ноги через стороны; по сигналу притоп, бег змейкой по диагонали, повороты направо, налево</w:t>
            </w:r>
          </w:p>
        </w:tc>
      </w:tr>
      <w:tr w:rsidR="00A85F8B" w:rsidRPr="00107CF5" w:rsidTr="00A85F8B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ОРУ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кольцом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мешочками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с передачей мяча перед собой на каждый шаг и за спиной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на двух ногах вдоль шнура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Переброска мячей в шеренгах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Вис на гимнастической стенке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боком с мешочком на голове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</w:t>
            </w:r>
            <w:proofErr w:type="spellStart"/>
            <w:r w:rsidRPr="00107CF5">
              <w:rPr>
                <w:rFonts w:ascii="Times New Roman" w:hAnsi="Times New Roman"/>
              </w:rPr>
              <w:t>Пролезание</w:t>
            </w:r>
            <w:proofErr w:type="spellEnd"/>
            <w:r w:rsidR="00FA1F44">
              <w:rPr>
                <w:rFonts w:ascii="Times New Roman" w:hAnsi="Times New Roman"/>
              </w:rPr>
              <w:t xml:space="preserve"> в</w:t>
            </w:r>
            <w:r w:rsidRPr="00107CF5">
              <w:rPr>
                <w:rFonts w:ascii="Times New Roman" w:hAnsi="Times New Roman"/>
              </w:rPr>
              <w:t xml:space="preserve"> обруч боком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Отбивание мяча одной рукой между кеглями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через короткую скакалку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скамейке спиной вперед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Прыжки в длину с разбега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вдаль набивного мяча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4.Прокатывание обручей друг другу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с мешочком на голове, руки на поясе через предметы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Перебрасывание мяча за спиной и ловля его двумя руками.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Лазанье по гимнастической стенке с переходом на другой пролет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через длинную скакалку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Подвижные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«Догони свою пару»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«Удочка»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«Мышеловка»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</w:t>
            </w:r>
            <w:proofErr w:type="spellStart"/>
            <w:r w:rsidRPr="00107CF5">
              <w:rPr>
                <w:rFonts w:ascii="Times New Roman" w:hAnsi="Times New Roman"/>
              </w:rPr>
              <w:t>Ловишка</w:t>
            </w:r>
            <w:proofErr w:type="spellEnd"/>
            <w:r w:rsidRPr="00107CF5">
              <w:rPr>
                <w:rFonts w:ascii="Times New Roman" w:hAnsi="Times New Roman"/>
              </w:rPr>
              <w:t xml:space="preserve"> с ленточками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«Стоп»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«Парашют»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«Кто ушел»</w:t>
            </w:r>
          </w:p>
        </w:tc>
      </w:tr>
    </w:tbl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3827" w:rsidRPr="00107CF5" w:rsidRDefault="00DB3827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7CF5">
        <w:rPr>
          <w:rFonts w:ascii="Times New Roman" w:hAnsi="Times New Roman"/>
          <w:b/>
          <w:bCs/>
          <w:sz w:val="24"/>
          <w:szCs w:val="24"/>
        </w:rPr>
        <w:t>МАЙ (подготовительная группа)</w:t>
      </w:r>
    </w:p>
    <w:p w:rsidR="00A85F8B" w:rsidRPr="00107CF5" w:rsidRDefault="00A85F8B" w:rsidP="00107C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52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751"/>
        <w:gridCol w:w="2126"/>
        <w:gridCol w:w="1843"/>
        <w:gridCol w:w="2066"/>
      </w:tblGrid>
      <w:tr w:rsidR="00A85F8B" w:rsidRPr="00107CF5" w:rsidTr="00A85F8B">
        <w:trPr>
          <w:jc w:val="center"/>
        </w:trPr>
        <w:tc>
          <w:tcPr>
            <w:tcW w:w="9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A85F8B" w:rsidRPr="00107CF5" w:rsidTr="00A85F8B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BF3BBF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D18D859" wp14:editId="3D30D85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093C3A9" id="AutoShape 4" o:spid="_x0000_s1026" type="#_x0000_t32" style="position:absolute;margin-left:-2.2pt;margin-top:-3.2pt;width:87pt;height:58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fv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CxKsfv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A85F8B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A85F8B" w:rsidRPr="00107CF5" w:rsidRDefault="00A85F8B" w:rsidP="00107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A85F8B" w:rsidRPr="00107CF5" w:rsidTr="00A85F8B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7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</w:tr>
      <w:tr w:rsidR="00A85F8B" w:rsidRPr="00107CF5" w:rsidTr="00A85F8B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Со скакалками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палками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обручами под музыку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с мешочком на голове.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</w:t>
            </w:r>
            <w:proofErr w:type="gramStart"/>
            <w:r w:rsidRPr="00107CF5">
              <w:rPr>
                <w:rFonts w:ascii="Times New Roman" w:hAnsi="Times New Roman"/>
              </w:rPr>
              <w:t xml:space="preserve">Прыжки в длину с </w:t>
            </w:r>
            <w:r w:rsidRPr="00107CF5">
              <w:rPr>
                <w:rFonts w:ascii="Times New Roman" w:hAnsi="Times New Roman"/>
              </w:rPr>
              <w:lastRenderedPageBreak/>
              <w:t>разбега).</w:t>
            </w:r>
            <w:proofErr w:type="gramEnd"/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набивного мяча.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Ходьба по гимнастической стенке спиной к ней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>1. Ходьба по гимнастической скамейке, перешагивая через набивные мячи.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Ползание по гимнастической </w:t>
            </w:r>
            <w:r w:rsidRPr="00107CF5">
              <w:rPr>
                <w:rFonts w:ascii="Times New Roman" w:hAnsi="Times New Roman"/>
              </w:rPr>
              <w:lastRenderedPageBreak/>
              <w:t>скамейке на животе, подтягиваясь руками, хват с боков.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Перебрасывание мяча друг другу во время ходьбы.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Прыжки на одной ноге через скакалку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 Ходьба по шнуру </w:t>
            </w:r>
            <w:r w:rsidRPr="00107CF5">
              <w:rPr>
                <w:rFonts w:ascii="Times New Roman" w:hAnsi="Times New Roman"/>
              </w:rPr>
              <w:br/>
              <w:t xml:space="preserve">(прямо), приставляя пятку одной ноги к носку другой, руки на </w:t>
            </w:r>
            <w:r w:rsidRPr="00107CF5">
              <w:rPr>
                <w:rFonts w:ascii="Times New Roman" w:hAnsi="Times New Roman"/>
              </w:rPr>
              <w:lastRenderedPageBreak/>
              <w:t>поясе.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Лазание по гимнастической стенке 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Прыжки через бруски.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Отбивание мяча между предметами, поставленными </w:t>
            </w:r>
            <w:r w:rsidRPr="00107CF5">
              <w:rPr>
                <w:rFonts w:ascii="Times New Roman" w:hAnsi="Times New Roman"/>
              </w:rPr>
              <w:br/>
              <w:t>в одну линию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 </w:t>
            </w:r>
            <w:proofErr w:type="gramStart"/>
            <w:r w:rsidRPr="00107CF5">
              <w:rPr>
                <w:rFonts w:ascii="Times New Roman" w:hAnsi="Times New Roman"/>
              </w:rPr>
              <w:t>Ходьба</w:t>
            </w:r>
            <w:proofErr w:type="gramEnd"/>
            <w:r w:rsidRPr="00107CF5">
              <w:rPr>
                <w:rFonts w:ascii="Times New Roman" w:hAnsi="Times New Roman"/>
              </w:rPr>
              <w:t xml:space="preserve"> по гимнастической скамейке ударяя мячом о пол и ловля двумя руками.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Ползание по </w:t>
            </w:r>
            <w:r w:rsidRPr="00107CF5">
              <w:rPr>
                <w:rFonts w:ascii="Times New Roman" w:hAnsi="Times New Roman"/>
              </w:rPr>
              <w:lastRenderedPageBreak/>
              <w:t>гимнастической скамейке на животе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Перепрыгивание через скамейку с продвижением вперед</w:t>
            </w:r>
          </w:p>
          <w:p w:rsidR="00A85F8B" w:rsidRPr="00107CF5" w:rsidRDefault="00A85F8B" w:rsidP="00107CF5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4.Лазание по гимнастической стенке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«Быстрые и меткие»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«Парашют» (с бегом)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«Вышибалы»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«Эстафета парами»</w:t>
            </w:r>
          </w:p>
        </w:tc>
      </w:tr>
      <w:tr w:rsidR="00A85F8B" w:rsidRPr="00107CF5" w:rsidTr="00A85F8B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«Море волнуется»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«Релаксация» «В лесу»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5F8B" w:rsidRPr="00107CF5" w:rsidRDefault="00A85F8B" w:rsidP="00107CF5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«Тише едеш</w:t>
            </w:r>
            <w:proofErr w:type="gramStart"/>
            <w:r w:rsidRPr="00107CF5">
              <w:rPr>
                <w:rFonts w:ascii="Times New Roman" w:hAnsi="Times New Roman"/>
              </w:rPr>
              <w:t>ь-</w:t>
            </w:r>
            <w:proofErr w:type="gramEnd"/>
            <w:r w:rsidRPr="00107CF5">
              <w:rPr>
                <w:rFonts w:ascii="Times New Roman" w:hAnsi="Times New Roman"/>
              </w:rPr>
              <w:t xml:space="preserve"> дальше будешь»</w:t>
            </w:r>
          </w:p>
        </w:tc>
      </w:tr>
    </w:tbl>
    <w:p w:rsidR="00671490" w:rsidRDefault="00671490" w:rsidP="00107CF5">
      <w:pPr>
        <w:pStyle w:val="c14"/>
        <w:spacing w:before="0" w:beforeAutospacing="0" w:after="0" w:afterAutospacing="0"/>
        <w:jc w:val="center"/>
        <w:rPr>
          <w:rStyle w:val="c3"/>
          <w:b/>
        </w:rPr>
      </w:pPr>
    </w:p>
    <w:p w:rsidR="00671490" w:rsidRPr="00107CF5" w:rsidRDefault="00671490" w:rsidP="0067149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ИЮНЬ</w:t>
      </w:r>
      <w:r w:rsidRPr="00107CF5">
        <w:rPr>
          <w:rFonts w:ascii="Times New Roman" w:hAnsi="Times New Roman"/>
          <w:b/>
          <w:bCs/>
          <w:sz w:val="24"/>
          <w:szCs w:val="24"/>
        </w:rPr>
        <w:t xml:space="preserve"> (подготовительная группа)</w:t>
      </w:r>
    </w:p>
    <w:p w:rsidR="00671490" w:rsidRPr="00107CF5" w:rsidRDefault="00671490" w:rsidP="0067149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52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1751"/>
        <w:gridCol w:w="2126"/>
        <w:gridCol w:w="1843"/>
        <w:gridCol w:w="2066"/>
      </w:tblGrid>
      <w:tr w:rsidR="00671490" w:rsidRPr="00107CF5" w:rsidTr="00B44811">
        <w:trPr>
          <w:jc w:val="center"/>
        </w:trPr>
        <w:tc>
          <w:tcPr>
            <w:tcW w:w="95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Содержание организованной образовательной деятельности</w:t>
            </w:r>
          </w:p>
        </w:tc>
      </w:tr>
      <w:tr w:rsidR="00671490" w:rsidRPr="00107CF5" w:rsidTr="00B44811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BF3BBF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5E8BEA7" wp14:editId="1CE6CADC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-40640</wp:posOffset>
                      </wp:positionV>
                      <wp:extent cx="1104900" cy="737235"/>
                      <wp:effectExtent l="0" t="0" r="0" b="1206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04900" cy="737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C08796" id="AutoShape 4" o:spid="_x0000_s1026" type="#_x0000_t32" style="position:absolute;margin-left:-2.2pt;margin-top:-3.2pt;width:87pt;height:58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">
                      <o:lock v:ext="edit" shapetype="f"/>
                    </v:shape>
                  </w:pict>
                </mc:Fallback>
              </mc:AlternateContent>
            </w:r>
            <w:r w:rsidR="00671490" w:rsidRPr="00107CF5">
              <w:rPr>
                <w:rFonts w:ascii="Times New Roman" w:hAnsi="Times New Roman"/>
                <w:b/>
              </w:rPr>
              <w:t xml:space="preserve">             Темы </w:t>
            </w:r>
          </w:p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Этапы занятия</w:t>
            </w:r>
          </w:p>
        </w:tc>
        <w:tc>
          <w:tcPr>
            <w:tcW w:w="1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1-я неделя</w:t>
            </w:r>
          </w:p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2-я неделя</w:t>
            </w:r>
          </w:p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3-я неделя</w:t>
            </w:r>
          </w:p>
          <w:p w:rsidR="00671490" w:rsidRPr="00107CF5" w:rsidRDefault="00671490" w:rsidP="00B44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107CF5">
              <w:rPr>
                <w:rFonts w:ascii="Times New Roman" w:hAnsi="Times New Roman"/>
                <w:b/>
              </w:rPr>
              <w:t>4-я неделя</w:t>
            </w:r>
          </w:p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</w:p>
        </w:tc>
      </w:tr>
      <w:tr w:rsidR="00671490" w:rsidRPr="00107CF5" w:rsidTr="00B44811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671490" w:rsidRPr="00107CF5" w:rsidTr="00B44811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Вводная часть</w:t>
            </w:r>
          </w:p>
        </w:tc>
        <w:tc>
          <w:tcPr>
            <w:tcW w:w="77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</w:tr>
      <w:tr w:rsidR="00671490" w:rsidRPr="00107CF5" w:rsidTr="00B44811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ОРУ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Без предметов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Со скакалками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палками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С обручами под музыку</w:t>
            </w:r>
          </w:p>
        </w:tc>
      </w:tr>
      <w:tr w:rsidR="00671490" w:rsidRPr="00107CF5" w:rsidTr="00B44811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t>Основные виды движений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 с мешочком на голове.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</w:t>
            </w:r>
            <w:proofErr w:type="gramStart"/>
            <w:r w:rsidRPr="00107CF5">
              <w:rPr>
                <w:rFonts w:ascii="Times New Roman" w:hAnsi="Times New Roman"/>
              </w:rPr>
              <w:t>Прыжки в длину с разбега).</w:t>
            </w:r>
            <w:proofErr w:type="gramEnd"/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Метание набивного мяча.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4. Ходьба по гимнастической стенке спиной к ней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1. Ходьба по гимнастической скамейке, перешагивая через набивные мячи.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Ползание по гимнастической скамейке на животе, подтягиваясь руками, хват с боков.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Перебрасывание мяча друг другу во время ходьбы.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Прыжки на одной ноге через </w:t>
            </w:r>
            <w:r w:rsidRPr="00107CF5">
              <w:rPr>
                <w:rFonts w:ascii="Times New Roman" w:hAnsi="Times New Roman"/>
              </w:rPr>
              <w:lastRenderedPageBreak/>
              <w:t>скакалку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 Ходьба по шнуру </w:t>
            </w:r>
            <w:r w:rsidRPr="00107CF5">
              <w:rPr>
                <w:rFonts w:ascii="Times New Roman" w:hAnsi="Times New Roman"/>
              </w:rPr>
              <w:br/>
              <w:t>(прямо), приставляя пятку одной ноги к носку другой, руки на поясе.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2. Лазание по гимнастической стенке 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Прыжки через бруски.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 Отбивание мяча между предметами, поставленными </w:t>
            </w:r>
            <w:r w:rsidRPr="00107CF5">
              <w:rPr>
                <w:rFonts w:ascii="Times New Roman" w:hAnsi="Times New Roman"/>
              </w:rPr>
              <w:br/>
            </w:r>
            <w:r w:rsidRPr="00107CF5">
              <w:rPr>
                <w:rFonts w:ascii="Times New Roman" w:hAnsi="Times New Roman"/>
              </w:rPr>
              <w:lastRenderedPageBreak/>
              <w:t>в одну линию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lastRenderedPageBreak/>
              <w:t xml:space="preserve">1. </w:t>
            </w:r>
            <w:proofErr w:type="gramStart"/>
            <w:r w:rsidRPr="00107CF5">
              <w:rPr>
                <w:rFonts w:ascii="Times New Roman" w:hAnsi="Times New Roman"/>
              </w:rPr>
              <w:t>Ходьба</w:t>
            </w:r>
            <w:proofErr w:type="gramEnd"/>
            <w:r w:rsidRPr="00107CF5">
              <w:rPr>
                <w:rFonts w:ascii="Times New Roman" w:hAnsi="Times New Roman"/>
              </w:rPr>
              <w:t xml:space="preserve"> по гимнастической скамейке ударяя мячом о пол и ловля двумя руками.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2. Ползание по гимнастической скамейке на животе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3. Перепрыгивание через скамейку с продвижением вперед</w:t>
            </w:r>
          </w:p>
          <w:p w:rsidR="00671490" w:rsidRPr="00107CF5" w:rsidRDefault="00671490" w:rsidP="00B44811">
            <w:pPr>
              <w:pStyle w:val="ParagraphStyle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 xml:space="preserve">4.Лазание по гимнастической </w:t>
            </w:r>
            <w:r w:rsidRPr="00107CF5">
              <w:rPr>
                <w:rFonts w:ascii="Times New Roman" w:hAnsi="Times New Roman"/>
              </w:rPr>
              <w:lastRenderedPageBreak/>
              <w:t>стенке</w:t>
            </w:r>
          </w:p>
        </w:tc>
      </w:tr>
      <w:tr w:rsidR="00671490" w:rsidRPr="00107CF5" w:rsidTr="00B44811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r w:rsidRPr="00107CF5">
              <w:rPr>
                <w:rFonts w:ascii="Times New Roman" w:hAnsi="Times New Roman"/>
                <w:b/>
                <w:bCs/>
              </w:rPr>
              <w:lastRenderedPageBreak/>
              <w:t>Подвижные игры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«Быстрые и меткие»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«Парашют» (с бегом)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«Вышибалы»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«Эстафета парами»</w:t>
            </w:r>
          </w:p>
        </w:tc>
      </w:tr>
      <w:tr w:rsidR="00671490" w:rsidRPr="00107CF5" w:rsidTr="00B44811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107CF5">
              <w:rPr>
                <w:rFonts w:ascii="Times New Roman" w:hAnsi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107CF5">
              <w:rPr>
                <w:rFonts w:ascii="Times New Roman" w:hAnsi="Times New Roman"/>
                <w:b/>
                <w:bCs/>
              </w:rPr>
              <w:t xml:space="preserve"> игры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«Найди и промолчи»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«Море волнуется»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«Релаксация» «В лесу»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490" w:rsidRPr="00107CF5" w:rsidRDefault="00671490" w:rsidP="00B44811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107CF5">
              <w:rPr>
                <w:rFonts w:ascii="Times New Roman" w:hAnsi="Times New Roman"/>
              </w:rPr>
              <w:t>«Тише едеш</w:t>
            </w:r>
            <w:proofErr w:type="gramStart"/>
            <w:r w:rsidRPr="00107CF5">
              <w:rPr>
                <w:rFonts w:ascii="Times New Roman" w:hAnsi="Times New Roman"/>
              </w:rPr>
              <w:t>ь-</w:t>
            </w:r>
            <w:proofErr w:type="gramEnd"/>
            <w:r w:rsidRPr="00107CF5">
              <w:rPr>
                <w:rFonts w:ascii="Times New Roman" w:hAnsi="Times New Roman"/>
              </w:rPr>
              <w:t xml:space="preserve"> дальше будешь»</w:t>
            </w:r>
          </w:p>
        </w:tc>
      </w:tr>
    </w:tbl>
    <w:p w:rsidR="00671490" w:rsidRDefault="00671490" w:rsidP="00107CF5">
      <w:pPr>
        <w:pStyle w:val="c14"/>
        <w:spacing w:before="0" w:beforeAutospacing="0" w:after="0" w:afterAutospacing="0"/>
        <w:jc w:val="center"/>
        <w:rPr>
          <w:rStyle w:val="c3"/>
          <w:b/>
        </w:rPr>
      </w:pPr>
    </w:p>
    <w:p w:rsidR="003844BA" w:rsidRPr="00107CF5" w:rsidRDefault="00671490" w:rsidP="00107CF5">
      <w:pPr>
        <w:pStyle w:val="c14"/>
        <w:spacing w:before="0" w:beforeAutospacing="0" w:after="0" w:afterAutospacing="0"/>
        <w:jc w:val="center"/>
        <w:rPr>
          <w:rStyle w:val="c3"/>
          <w:b/>
        </w:rPr>
      </w:pPr>
      <w:r>
        <w:rPr>
          <w:rStyle w:val="c3"/>
          <w:b/>
        </w:rPr>
        <w:br w:type="page"/>
      </w:r>
      <w:r w:rsidR="00D301E7" w:rsidRPr="00107CF5">
        <w:rPr>
          <w:rStyle w:val="c3"/>
          <w:b/>
        </w:rPr>
        <w:lastRenderedPageBreak/>
        <w:t>2.</w:t>
      </w:r>
      <w:r w:rsidR="006B4B89">
        <w:rPr>
          <w:rStyle w:val="c3"/>
          <w:b/>
        </w:rPr>
        <w:t>5</w:t>
      </w:r>
      <w:r w:rsidR="00D301E7" w:rsidRPr="00107CF5">
        <w:rPr>
          <w:rStyle w:val="c3"/>
          <w:b/>
        </w:rPr>
        <w:t xml:space="preserve">. </w:t>
      </w:r>
      <w:r w:rsidR="00E42450" w:rsidRPr="00107CF5">
        <w:rPr>
          <w:rStyle w:val="c3"/>
          <w:b/>
        </w:rPr>
        <w:t xml:space="preserve">Перспективный план взаимодействия с родителями на </w:t>
      </w:r>
      <w:r w:rsidR="00C75CD5">
        <w:rPr>
          <w:rStyle w:val="c3"/>
          <w:b/>
        </w:rPr>
        <w:t xml:space="preserve">учебный </w:t>
      </w:r>
      <w:r w:rsidR="00E42450" w:rsidRPr="00107CF5">
        <w:rPr>
          <w:rStyle w:val="c3"/>
          <w:b/>
        </w:rPr>
        <w:t>год.</w:t>
      </w:r>
    </w:p>
    <w:p w:rsidR="00E42450" w:rsidRPr="00107CF5" w:rsidRDefault="00E42450" w:rsidP="00107CF5">
      <w:pPr>
        <w:pStyle w:val="c14"/>
        <w:spacing w:before="0" w:beforeAutospacing="0" w:after="0" w:afterAutospacing="0"/>
        <w:jc w:val="both"/>
        <w:rPr>
          <w:rStyle w:val="c3"/>
          <w:b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3548"/>
        <w:gridCol w:w="1606"/>
        <w:gridCol w:w="2174"/>
        <w:gridCol w:w="2080"/>
      </w:tblGrid>
      <w:tr w:rsidR="002A3488" w:rsidRPr="00107CF5" w:rsidTr="006E0A24">
        <w:tc>
          <w:tcPr>
            <w:tcW w:w="552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Тема, содержание</w:t>
            </w:r>
          </w:p>
        </w:tc>
        <w:tc>
          <w:tcPr>
            <w:tcW w:w="1606" w:type="dxa"/>
          </w:tcPr>
          <w:p w:rsidR="002A3488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A3488" w:rsidRPr="00107CF5">
              <w:rPr>
                <w:rFonts w:ascii="Times New Roman" w:hAnsi="Times New Roman"/>
                <w:bCs/>
                <w:sz w:val="24"/>
                <w:szCs w:val="24"/>
              </w:rPr>
              <w:t>рок</w:t>
            </w: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проведения</w:t>
            </w:r>
          </w:p>
        </w:tc>
        <w:tc>
          <w:tcPr>
            <w:tcW w:w="2174" w:type="dxa"/>
          </w:tcPr>
          <w:p w:rsidR="002A3488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811776" w:rsidRPr="00107CF5">
              <w:rPr>
                <w:rFonts w:ascii="Times New Roman" w:hAnsi="Times New Roman"/>
                <w:bCs/>
                <w:sz w:val="24"/>
                <w:szCs w:val="24"/>
              </w:rPr>
              <w:t>руппа</w:t>
            </w: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80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Формы организации</w:t>
            </w:r>
          </w:p>
        </w:tc>
      </w:tr>
      <w:tr w:rsidR="002A3488" w:rsidRPr="00107CF5" w:rsidTr="006E0A24">
        <w:tc>
          <w:tcPr>
            <w:tcW w:w="552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 «Физическое развитие детей» 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>возрастные особенности детей данного возраста;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задачи по физическому воспитанию на год;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требования к одежде детей на физкультурных занятиях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обучения спортивным играм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 летнее время</w:t>
            </w:r>
          </w:p>
        </w:tc>
        <w:tc>
          <w:tcPr>
            <w:tcW w:w="1606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74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488" w:rsidRPr="00107CF5" w:rsidRDefault="002A3488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Выступление на родительских собраниях:</w:t>
            </w: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«10 советов родителям»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74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Памятка</w:t>
            </w:r>
          </w:p>
        </w:tc>
      </w:tr>
      <w:tr w:rsidR="00811776" w:rsidRPr="00107CF5" w:rsidTr="00362B11">
        <w:tc>
          <w:tcPr>
            <w:tcW w:w="552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«Физкультура в детском саду и дома»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соблюдение режима дня;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проведение утренней гимнастики;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подвижные и спортивные игры с детьми на свежем воздухе.</w:t>
            </w:r>
          </w:p>
        </w:tc>
        <w:tc>
          <w:tcPr>
            <w:tcW w:w="1606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74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Старшие группы</w:t>
            </w:r>
          </w:p>
        </w:tc>
        <w:tc>
          <w:tcPr>
            <w:tcW w:w="2080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 «Подвижные игры на прогулке в выходные дни»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>как организовать игры;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одежда детей на прогулке</w:t>
            </w:r>
          </w:p>
        </w:tc>
        <w:tc>
          <w:tcPr>
            <w:tcW w:w="1606" w:type="dxa"/>
          </w:tcPr>
          <w:p w:rsidR="008F0902" w:rsidRPr="00107CF5" w:rsidRDefault="008F0902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74" w:type="dxa"/>
          </w:tcPr>
          <w:p w:rsidR="008F0902" w:rsidRPr="00107CF5" w:rsidRDefault="008F0902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Подготовительные группы</w:t>
            </w: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  <w:p w:rsidR="008F0902" w:rsidRPr="00107CF5" w:rsidRDefault="008F0902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450" w:rsidRPr="00107CF5" w:rsidTr="00362B11">
        <w:tc>
          <w:tcPr>
            <w:tcW w:w="552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«Наш веселый звонкий мяч»</w:t>
            </w:r>
          </w:p>
        </w:tc>
        <w:tc>
          <w:tcPr>
            <w:tcW w:w="1606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74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Старшие группы</w:t>
            </w:r>
          </w:p>
        </w:tc>
        <w:tc>
          <w:tcPr>
            <w:tcW w:w="2080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Занятие с родителями</w:t>
            </w: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«Малыши открывают спорт»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с какого 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возраста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каким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видом спорта можно обучать дошколят;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спорт и здоровье;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одежда детей на занятиях</w:t>
            </w:r>
          </w:p>
        </w:tc>
        <w:tc>
          <w:tcPr>
            <w:tcW w:w="1606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74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Подготовительные группы</w:t>
            </w: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42450" w:rsidRPr="00107CF5" w:rsidTr="00362B11">
        <w:tc>
          <w:tcPr>
            <w:tcW w:w="552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E42450" w:rsidRPr="00107CF5" w:rsidRDefault="00E42450" w:rsidP="00107C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«Воспитание правильной осанки у ребёнка»</w:t>
            </w:r>
          </w:p>
        </w:tc>
        <w:tc>
          <w:tcPr>
            <w:tcW w:w="1606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74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Оздоровительные группы</w:t>
            </w:r>
          </w:p>
        </w:tc>
        <w:tc>
          <w:tcPr>
            <w:tcW w:w="2080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«Как мы просыпаемся»</w:t>
            </w:r>
          </w:p>
        </w:tc>
        <w:tc>
          <w:tcPr>
            <w:tcW w:w="1606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74" w:type="dxa"/>
          </w:tcPr>
          <w:p w:rsidR="008F0902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Памятка</w:t>
            </w:r>
          </w:p>
        </w:tc>
      </w:tr>
      <w:tr w:rsidR="002A3488" w:rsidRPr="00107CF5" w:rsidTr="006E0A24">
        <w:tc>
          <w:tcPr>
            <w:tcW w:w="552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«Физкультурно-оздоровительная работа в ДОУ и дома»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формы проведения физкультурно-оздоровительной работы в детском саду;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режим дня дома</w:t>
            </w:r>
          </w:p>
        </w:tc>
        <w:tc>
          <w:tcPr>
            <w:tcW w:w="1606" w:type="dxa"/>
          </w:tcPr>
          <w:p w:rsidR="002A3488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74" w:type="dxa"/>
          </w:tcPr>
          <w:p w:rsidR="002A3488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Оздоровительные группы</w:t>
            </w:r>
          </w:p>
        </w:tc>
        <w:tc>
          <w:tcPr>
            <w:tcW w:w="2080" w:type="dxa"/>
          </w:tcPr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Выступление на родительских собраниях:</w:t>
            </w:r>
          </w:p>
          <w:p w:rsidR="002A3488" w:rsidRPr="00107CF5" w:rsidRDefault="002A3488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1776" w:rsidRPr="00107CF5" w:rsidTr="006E0A24">
        <w:tc>
          <w:tcPr>
            <w:tcW w:w="552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«Растим детей </w:t>
            </w:r>
            <w:proofErr w:type="gramStart"/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здоровыми</w:t>
            </w:r>
            <w:proofErr w:type="gramEnd"/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», крепкими, жизнерадостными»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развитие физических качеств у детей</w:t>
            </w:r>
          </w:p>
        </w:tc>
        <w:tc>
          <w:tcPr>
            <w:tcW w:w="1606" w:type="dxa"/>
          </w:tcPr>
          <w:p w:rsidR="00811776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74" w:type="dxa"/>
          </w:tcPr>
          <w:p w:rsidR="00811776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42450" w:rsidRPr="00107CF5" w:rsidTr="00362B11">
        <w:trPr>
          <w:trHeight w:val="1128"/>
        </w:trPr>
        <w:tc>
          <w:tcPr>
            <w:tcW w:w="552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«Как  устроить спортивный уголок в квартире»</w:t>
            </w:r>
          </w:p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упражнения на спортивном комплексе</w:t>
            </w:r>
          </w:p>
        </w:tc>
        <w:tc>
          <w:tcPr>
            <w:tcW w:w="1606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74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Индивидуальная консультация:</w:t>
            </w:r>
          </w:p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A24" w:rsidRPr="00107CF5" w:rsidTr="006E0A24">
        <w:tc>
          <w:tcPr>
            <w:tcW w:w="552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 xml:space="preserve">Выставка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>фотографий « Как мы занимаемся физкультурой в детском саду»</w:t>
            </w:r>
          </w:p>
        </w:tc>
        <w:tc>
          <w:tcPr>
            <w:tcW w:w="1606" w:type="dxa"/>
          </w:tcPr>
          <w:p w:rsidR="006E0A24" w:rsidRPr="00107CF5" w:rsidRDefault="006E0A24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74" w:type="dxa"/>
          </w:tcPr>
          <w:p w:rsidR="006E0A24" w:rsidRPr="00107CF5" w:rsidRDefault="00E42450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</w:t>
            </w:r>
            <w:r w:rsidR="006E0A24" w:rsidRPr="00107CF5">
              <w:rPr>
                <w:rFonts w:ascii="Times New Roman" w:hAnsi="Times New Roman"/>
                <w:sz w:val="24"/>
                <w:szCs w:val="24"/>
              </w:rPr>
              <w:t>таршие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группы</w:t>
            </w:r>
          </w:p>
        </w:tc>
        <w:tc>
          <w:tcPr>
            <w:tcW w:w="2080" w:type="dxa"/>
          </w:tcPr>
          <w:p w:rsidR="006E0A24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</w:t>
            </w:r>
            <w:r w:rsidR="006E0A24" w:rsidRPr="00107CF5">
              <w:rPr>
                <w:rFonts w:ascii="Times New Roman" w:hAnsi="Times New Roman"/>
                <w:sz w:val="24"/>
                <w:szCs w:val="24"/>
              </w:rPr>
              <w:t>ыставка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0A24" w:rsidRPr="00107CF5" w:rsidTr="006E0A24">
        <w:tc>
          <w:tcPr>
            <w:tcW w:w="552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Выставка  рисунков детей « Мир спорта глазами детей»</w:t>
            </w:r>
          </w:p>
        </w:tc>
        <w:tc>
          <w:tcPr>
            <w:tcW w:w="1606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74" w:type="dxa"/>
          </w:tcPr>
          <w:p w:rsidR="006E0A24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П</w:t>
            </w:r>
            <w:r w:rsidR="006E0A24" w:rsidRPr="00107CF5">
              <w:rPr>
                <w:rFonts w:ascii="Times New Roman" w:hAnsi="Times New Roman"/>
                <w:sz w:val="24"/>
                <w:szCs w:val="24"/>
              </w:rPr>
              <w:t>одготовительные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группы</w:t>
            </w:r>
          </w:p>
        </w:tc>
        <w:tc>
          <w:tcPr>
            <w:tcW w:w="2080" w:type="dxa"/>
          </w:tcPr>
          <w:p w:rsidR="006E0A24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</w:t>
            </w:r>
            <w:r w:rsidR="006E0A24" w:rsidRPr="00107CF5">
              <w:rPr>
                <w:rFonts w:ascii="Times New Roman" w:hAnsi="Times New Roman"/>
                <w:sz w:val="24"/>
                <w:szCs w:val="24"/>
              </w:rPr>
              <w:t>ыставка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Забавы на Масленицу</w:t>
            </w:r>
          </w:p>
        </w:tc>
        <w:tc>
          <w:tcPr>
            <w:tcW w:w="1606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74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Праздник</w:t>
            </w:r>
          </w:p>
        </w:tc>
      </w:tr>
      <w:tr w:rsidR="006E0A24" w:rsidRPr="00107CF5" w:rsidTr="008F0902">
        <w:trPr>
          <w:trHeight w:val="900"/>
        </w:trPr>
        <w:tc>
          <w:tcPr>
            <w:tcW w:w="552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«Физкультурно-оздоровительная работа в течени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1606" w:type="dxa"/>
          </w:tcPr>
          <w:p w:rsidR="006E0A24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74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Индивидуальная консультация:</w:t>
            </w:r>
          </w:p>
        </w:tc>
      </w:tr>
      <w:tr w:rsidR="00E42450" w:rsidRPr="00107CF5" w:rsidTr="00362B11">
        <w:tc>
          <w:tcPr>
            <w:tcW w:w="552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«Советы родителям по обучению детей спортивным играм»</w:t>
            </w:r>
          </w:p>
        </w:tc>
        <w:tc>
          <w:tcPr>
            <w:tcW w:w="1606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174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E42450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Памятка</w:t>
            </w:r>
          </w:p>
        </w:tc>
      </w:tr>
      <w:tr w:rsidR="006E0A24" w:rsidRPr="00107CF5" w:rsidTr="008F0902">
        <w:trPr>
          <w:trHeight w:val="1690"/>
        </w:trPr>
        <w:tc>
          <w:tcPr>
            <w:tcW w:w="552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 xml:space="preserve">«Закаляйся,  если хочешь быть 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>!»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принципы закаливания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дыхательная гимнастика как один из методов профилактики простудных заболеваний</w:t>
            </w:r>
          </w:p>
        </w:tc>
        <w:tc>
          <w:tcPr>
            <w:tcW w:w="1606" w:type="dxa"/>
          </w:tcPr>
          <w:p w:rsidR="006E0A24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174" w:type="dxa"/>
          </w:tcPr>
          <w:p w:rsidR="006E0A24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Оздоровительные группы</w:t>
            </w:r>
          </w:p>
        </w:tc>
        <w:tc>
          <w:tcPr>
            <w:tcW w:w="2080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Индивидуальная консультация: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A24" w:rsidRPr="00107CF5" w:rsidTr="006E0A24">
        <w:trPr>
          <w:trHeight w:val="2155"/>
        </w:trPr>
        <w:tc>
          <w:tcPr>
            <w:tcW w:w="552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«Семь родительских заблуждений о морозной погоде»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как правильно одеть ребенка;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сколько времени гулять с ребенком;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должен ли гулять простуженный ребенок.</w:t>
            </w:r>
          </w:p>
        </w:tc>
        <w:tc>
          <w:tcPr>
            <w:tcW w:w="1606" w:type="dxa"/>
          </w:tcPr>
          <w:p w:rsidR="006E0A24" w:rsidRPr="00107CF5" w:rsidRDefault="00E42450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74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Индивидуальная консультация:</w:t>
            </w:r>
          </w:p>
          <w:p w:rsidR="006E0A24" w:rsidRPr="00107CF5" w:rsidRDefault="006E0A24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902" w:rsidRPr="00107CF5" w:rsidTr="00362B11">
        <w:tc>
          <w:tcPr>
            <w:tcW w:w="552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«Как правильно выбрать велосипед ребенку»</w:t>
            </w:r>
          </w:p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174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8F0902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Памятка</w:t>
            </w:r>
          </w:p>
        </w:tc>
      </w:tr>
      <w:tr w:rsidR="00811776" w:rsidRPr="00107CF5" w:rsidTr="00811776">
        <w:trPr>
          <w:trHeight w:val="563"/>
        </w:trPr>
        <w:tc>
          <w:tcPr>
            <w:tcW w:w="552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«Морское путешествие» - с участием родителей</w:t>
            </w:r>
          </w:p>
        </w:tc>
        <w:tc>
          <w:tcPr>
            <w:tcW w:w="1606" w:type="dxa"/>
          </w:tcPr>
          <w:p w:rsidR="00811776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174" w:type="dxa"/>
          </w:tcPr>
          <w:p w:rsidR="00811776" w:rsidRPr="00107CF5" w:rsidRDefault="008F0902" w:rsidP="0010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Старшие группы</w:t>
            </w:r>
          </w:p>
        </w:tc>
        <w:tc>
          <w:tcPr>
            <w:tcW w:w="2080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развлечение</w:t>
            </w:r>
          </w:p>
        </w:tc>
      </w:tr>
      <w:tr w:rsidR="00811776" w:rsidRPr="00107CF5" w:rsidTr="00362B11">
        <w:tc>
          <w:tcPr>
            <w:tcW w:w="552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«Здоровый ребенок наша цель»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ознакомление родителей с результатами диагностики;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- как организовать отдых детей</w:t>
            </w:r>
          </w:p>
        </w:tc>
        <w:tc>
          <w:tcPr>
            <w:tcW w:w="1606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174" w:type="dxa"/>
          </w:tcPr>
          <w:p w:rsidR="00811776" w:rsidRPr="00107CF5" w:rsidRDefault="008F0902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Выступление на родительских собраниях:</w:t>
            </w:r>
          </w:p>
          <w:p w:rsidR="00811776" w:rsidRPr="00107CF5" w:rsidRDefault="00811776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4F17" w:rsidRPr="00107CF5" w:rsidTr="00362B11">
        <w:tc>
          <w:tcPr>
            <w:tcW w:w="552" w:type="dxa"/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:rsidR="007F4F17" w:rsidRPr="006D1D05" w:rsidRDefault="007F4F17" w:rsidP="007F4F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«День защитника Отечества», «Мама, папа 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D1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спортивная семья» </w:t>
            </w:r>
          </w:p>
        </w:tc>
        <w:tc>
          <w:tcPr>
            <w:tcW w:w="1606" w:type="dxa"/>
          </w:tcPr>
          <w:p w:rsidR="007F4F17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Февраль,</w:t>
            </w:r>
          </w:p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174" w:type="dxa"/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родителей в музыкально-физкультурных праздниках</w:t>
            </w:r>
          </w:p>
        </w:tc>
      </w:tr>
      <w:tr w:rsidR="007F4F17" w:rsidRPr="00107CF5" w:rsidTr="008F0902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для родителей по теме: «Физическое воспитание детей»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07CF5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17" w:rsidRPr="00107CF5" w:rsidRDefault="007F4F17" w:rsidP="00107CF5">
            <w:pPr>
              <w:tabs>
                <w:tab w:val="left" w:pos="87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CF5">
              <w:rPr>
                <w:rFonts w:ascii="Times New Roman" w:hAnsi="Times New Roman"/>
                <w:bCs/>
                <w:sz w:val="24"/>
                <w:szCs w:val="24"/>
              </w:rPr>
              <w:t>Оформление стендов</w:t>
            </w:r>
          </w:p>
        </w:tc>
      </w:tr>
    </w:tbl>
    <w:p w:rsidR="003844BA" w:rsidRDefault="003844BA" w:rsidP="00107CF5">
      <w:pPr>
        <w:pStyle w:val="c14"/>
        <w:spacing w:before="0" w:beforeAutospacing="0" w:after="0" w:afterAutospacing="0"/>
        <w:jc w:val="both"/>
        <w:rPr>
          <w:rStyle w:val="c3"/>
          <w:b/>
        </w:rPr>
      </w:pPr>
    </w:p>
    <w:p w:rsidR="00671490" w:rsidRDefault="00671490" w:rsidP="00107CF5">
      <w:pPr>
        <w:pStyle w:val="c14"/>
        <w:spacing w:before="0" w:beforeAutospacing="0" w:after="0" w:afterAutospacing="0"/>
        <w:jc w:val="both"/>
        <w:rPr>
          <w:rStyle w:val="c3"/>
          <w:b/>
        </w:rPr>
      </w:pPr>
    </w:p>
    <w:p w:rsidR="006C72F1" w:rsidRPr="00895921" w:rsidRDefault="00895921" w:rsidP="00895921">
      <w:pPr>
        <w:pStyle w:val="c14"/>
        <w:spacing w:before="0" w:beforeAutospacing="0" w:after="0" w:afterAutospacing="0"/>
        <w:jc w:val="center"/>
        <w:rPr>
          <w:rStyle w:val="c3"/>
          <w:b/>
        </w:rPr>
      </w:pPr>
      <w:r>
        <w:rPr>
          <w:rStyle w:val="c3"/>
          <w:b/>
        </w:rPr>
        <w:lastRenderedPageBreak/>
        <w:t>2.</w:t>
      </w:r>
      <w:r w:rsidR="006B4B89">
        <w:rPr>
          <w:rStyle w:val="c3"/>
          <w:b/>
        </w:rPr>
        <w:t>6</w:t>
      </w:r>
      <w:r>
        <w:rPr>
          <w:rStyle w:val="c3"/>
          <w:b/>
        </w:rPr>
        <w:t xml:space="preserve">. План основных мероприятий на </w:t>
      </w:r>
      <w:r w:rsidR="00C75CD5">
        <w:rPr>
          <w:rStyle w:val="c3"/>
          <w:b/>
        </w:rPr>
        <w:t>учебный год</w:t>
      </w:r>
    </w:p>
    <w:p w:rsidR="00895921" w:rsidRDefault="00895921" w:rsidP="00895921">
      <w:pPr>
        <w:pStyle w:val="c14"/>
        <w:spacing w:before="0" w:beforeAutospacing="0" w:after="0" w:afterAutospacing="0"/>
        <w:jc w:val="center"/>
        <w:rPr>
          <w:rStyle w:val="c3"/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C72F1" w:rsidRPr="009836F0" w:rsidTr="009836F0">
        <w:trPr>
          <w:cantSplit/>
          <w:trHeight w:val="1134"/>
        </w:trPr>
        <w:tc>
          <w:tcPr>
            <w:tcW w:w="534" w:type="dxa"/>
            <w:shd w:val="clear" w:color="auto" w:fill="auto"/>
            <w:textDirection w:val="btLr"/>
          </w:tcPr>
          <w:p w:rsidR="006C72F1" w:rsidRPr="00895921" w:rsidRDefault="006C72F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месяц</w:t>
            </w:r>
          </w:p>
        </w:tc>
        <w:tc>
          <w:tcPr>
            <w:tcW w:w="4394" w:type="dxa"/>
            <w:shd w:val="clear" w:color="auto" w:fill="auto"/>
          </w:tcPr>
          <w:p w:rsidR="006C72F1" w:rsidRPr="00895921" w:rsidRDefault="00895921" w:rsidP="009836F0">
            <w:pPr>
              <w:pStyle w:val="c14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Тема мероприятия</w:t>
            </w:r>
          </w:p>
        </w:tc>
        <w:tc>
          <w:tcPr>
            <w:tcW w:w="4926" w:type="dxa"/>
            <w:shd w:val="clear" w:color="auto" w:fill="auto"/>
          </w:tcPr>
          <w:p w:rsidR="006C72F1" w:rsidRPr="00895921" w:rsidRDefault="00895921" w:rsidP="009836F0">
            <w:pPr>
              <w:pStyle w:val="c14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Партнерство.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сентябрь</w:t>
            </w:r>
          </w:p>
        </w:tc>
        <w:tc>
          <w:tcPr>
            <w:tcW w:w="4394" w:type="dxa"/>
            <w:shd w:val="clear" w:color="auto" w:fill="auto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color w:val="000000"/>
              </w:rPr>
              <w:t>Спортивные мероприятия (совместно с родителями);</w:t>
            </w:r>
          </w:p>
        </w:tc>
        <w:tc>
          <w:tcPr>
            <w:tcW w:w="4926" w:type="dxa"/>
            <w:shd w:val="clear" w:color="auto" w:fill="auto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Спортивная детско-юношеская школа олимпийского резерва (СДЮШОР)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2761FE" w:rsidRPr="009836F0" w:rsidRDefault="002761FE" w:rsidP="009836F0">
            <w:pPr>
              <w:pStyle w:val="c14"/>
              <w:spacing w:before="0" w:beforeAutospacing="0" w:after="0" w:afterAutospacing="0"/>
              <w:rPr>
                <w:color w:val="000000"/>
              </w:rPr>
            </w:pPr>
            <w:r w:rsidRPr="00895921">
              <w:rPr>
                <w:lang w:bidi="ru-RU"/>
              </w:rPr>
              <w:t>День знаний.</w:t>
            </w:r>
          </w:p>
        </w:tc>
        <w:tc>
          <w:tcPr>
            <w:tcW w:w="4926" w:type="dxa"/>
            <w:shd w:val="clear" w:color="auto" w:fill="auto"/>
          </w:tcPr>
          <w:p w:rsidR="002761FE" w:rsidRPr="009836F0" w:rsidRDefault="002761FE" w:rsidP="009836F0">
            <w:pPr>
              <w:pStyle w:val="c14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895921" w:rsidRPr="00895921" w:rsidTr="009836F0">
        <w:trPr>
          <w:cantSplit/>
          <w:trHeight w:val="1134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октябрь</w:t>
            </w:r>
          </w:p>
        </w:tc>
        <w:tc>
          <w:tcPr>
            <w:tcW w:w="4394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>Неделя здоровья, спорта и безопасности жизнедеятельности: эстафеты на школьном стадионе; выступления учеников младших классов</w:t>
            </w:r>
          </w:p>
        </w:tc>
        <w:tc>
          <w:tcPr>
            <w:tcW w:w="4926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>Гимназия №642 «Земля и Вселенная»</w:t>
            </w:r>
          </w:p>
        </w:tc>
      </w:tr>
      <w:tr w:rsidR="00895921" w:rsidRPr="00895921" w:rsidTr="009836F0">
        <w:trPr>
          <w:cantSplit/>
          <w:trHeight w:val="747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</w:rPr>
            </w:pPr>
            <w:r w:rsidRPr="009836F0">
              <w:rPr>
                <w:rFonts w:eastAsia="Calibri"/>
              </w:rPr>
              <w:t>Районные и муниципальные мероприятия «С днем рождения, Василеостровский район!»</w:t>
            </w:r>
          </w:p>
        </w:tc>
        <w:tc>
          <w:tcPr>
            <w:tcW w:w="4926" w:type="dxa"/>
            <w:shd w:val="clear" w:color="auto" w:fill="auto"/>
          </w:tcPr>
          <w:p w:rsidR="00895921" w:rsidRPr="009836F0" w:rsidRDefault="00895921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36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Василеостровская Администрация (отдел образования, отдел культуры)</w:t>
            </w:r>
          </w:p>
          <w:p w:rsidR="00895921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</w:rPr>
            </w:pPr>
            <w:r w:rsidRPr="009836F0">
              <w:rPr>
                <w:rFonts w:eastAsia="Calibri"/>
                <w:shd w:val="clear" w:color="auto" w:fill="FFFFFF"/>
              </w:rPr>
              <w:t>внутригородское муниципальное образование «Округ Морской»</w:t>
            </w:r>
          </w:p>
        </w:tc>
      </w:tr>
      <w:tr w:rsidR="00895921" w:rsidRPr="00895921" w:rsidTr="009836F0">
        <w:trPr>
          <w:cantSplit/>
          <w:trHeight w:val="747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</w:rPr>
            </w:pPr>
            <w:r w:rsidRPr="00895921">
              <w:rPr>
                <w:lang w:bidi="ru-RU"/>
              </w:rPr>
              <w:t>Праздник Осени.</w:t>
            </w:r>
          </w:p>
        </w:tc>
        <w:tc>
          <w:tcPr>
            <w:tcW w:w="4926" w:type="dxa"/>
            <w:shd w:val="clear" w:color="auto" w:fill="auto"/>
          </w:tcPr>
          <w:p w:rsidR="00895921" w:rsidRPr="009836F0" w:rsidRDefault="00895921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36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6C72F1" w:rsidRPr="009836F0" w:rsidTr="009836F0">
        <w:trPr>
          <w:cantSplit/>
          <w:trHeight w:val="987"/>
        </w:trPr>
        <w:tc>
          <w:tcPr>
            <w:tcW w:w="534" w:type="dxa"/>
            <w:shd w:val="clear" w:color="auto" w:fill="auto"/>
            <w:textDirection w:val="btLr"/>
          </w:tcPr>
          <w:p w:rsidR="006C72F1" w:rsidRPr="009836F0" w:rsidRDefault="006C72F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  <w:b/>
                <w:sz w:val="22"/>
                <w:szCs w:val="22"/>
              </w:rPr>
            </w:pPr>
            <w:r w:rsidRPr="009836F0">
              <w:rPr>
                <w:rStyle w:val="c3"/>
                <w:b/>
                <w:sz w:val="22"/>
                <w:szCs w:val="22"/>
              </w:rPr>
              <w:t>ноябрь</w:t>
            </w:r>
          </w:p>
        </w:tc>
        <w:tc>
          <w:tcPr>
            <w:tcW w:w="4394" w:type="dxa"/>
            <w:shd w:val="clear" w:color="auto" w:fill="auto"/>
          </w:tcPr>
          <w:p w:rsidR="006C72F1" w:rsidRPr="00895921" w:rsidRDefault="002761FE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895921">
              <w:rPr>
                <w:lang w:bidi="ru-RU"/>
              </w:rPr>
              <w:t>День Матери.</w:t>
            </w:r>
          </w:p>
        </w:tc>
        <w:tc>
          <w:tcPr>
            <w:tcW w:w="4926" w:type="dxa"/>
            <w:shd w:val="clear" w:color="auto" w:fill="auto"/>
          </w:tcPr>
          <w:p w:rsidR="006C72F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895921" w:rsidRPr="00895921" w:rsidTr="009836F0">
        <w:trPr>
          <w:cantSplit/>
          <w:trHeight w:val="1134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декабрь</w:t>
            </w:r>
          </w:p>
        </w:tc>
        <w:tc>
          <w:tcPr>
            <w:tcW w:w="4394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>Тренинг родителей по использованию приемов и методов оздоровления (физические упражнения, дыхательная гимнастика, массаж, разнообразные виды закаливания и т.д.) с целью профилактики заболевания детей</w:t>
            </w:r>
          </w:p>
        </w:tc>
        <w:tc>
          <w:tcPr>
            <w:tcW w:w="4926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>Детская поликлиника №1</w:t>
            </w:r>
          </w:p>
        </w:tc>
      </w:tr>
      <w:tr w:rsidR="00895921" w:rsidRPr="00895921" w:rsidTr="009836F0">
        <w:trPr>
          <w:cantSplit/>
          <w:trHeight w:val="1134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</w:rPr>
            </w:pPr>
            <w:r w:rsidRPr="00895921">
              <w:rPr>
                <w:lang w:bidi="ru-RU"/>
              </w:rPr>
              <w:t>Праздник Новогодней елки.</w:t>
            </w:r>
          </w:p>
        </w:tc>
        <w:tc>
          <w:tcPr>
            <w:tcW w:w="4926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6C72F1" w:rsidRPr="009836F0" w:rsidTr="009836F0">
        <w:trPr>
          <w:cantSplit/>
          <w:trHeight w:val="1134"/>
        </w:trPr>
        <w:tc>
          <w:tcPr>
            <w:tcW w:w="534" w:type="dxa"/>
            <w:shd w:val="clear" w:color="auto" w:fill="auto"/>
            <w:textDirection w:val="btLr"/>
          </w:tcPr>
          <w:p w:rsidR="006C72F1" w:rsidRPr="00895921" w:rsidRDefault="006C72F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январь</w:t>
            </w:r>
          </w:p>
        </w:tc>
        <w:tc>
          <w:tcPr>
            <w:tcW w:w="4394" w:type="dxa"/>
            <w:shd w:val="clear" w:color="auto" w:fill="auto"/>
          </w:tcPr>
          <w:p w:rsidR="006C72F1" w:rsidRPr="00895921" w:rsidRDefault="0033679F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 xml:space="preserve">Проведение целенаправленной работы среди родителей по пропаганде здорового образа жизни: выполнение общегигиенических требований; рациональный режим дня; полноценное сбалансированное питание; закаливание и </w:t>
            </w:r>
            <w:proofErr w:type="spellStart"/>
            <w:r w:rsidRPr="009836F0">
              <w:rPr>
                <w:rFonts w:eastAsia="Calibri"/>
              </w:rPr>
              <w:t>т</w:t>
            </w:r>
            <w:proofErr w:type="gramStart"/>
            <w:r w:rsidRPr="009836F0">
              <w:rPr>
                <w:rFonts w:eastAsia="Calibri"/>
              </w:rPr>
              <w:t>.д</w:t>
            </w:r>
            <w:proofErr w:type="spellEnd"/>
            <w:proofErr w:type="gramEnd"/>
          </w:p>
        </w:tc>
        <w:tc>
          <w:tcPr>
            <w:tcW w:w="4926" w:type="dxa"/>
            <w:shd w:val="clear" w:color="auto" w:fill="auto"/>
          </w:tcPr>
          <w:p w:rsidR="006C72F1" w:rsidRPr="00895921" w:rsidRDefault="0033679F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>Детская поликлиника №1</w:t>
            </w:r>
          </w:p>
        </w:tc>
      </w:tr>
      <w:tr w:rsidR="006C72F1" w:rsidRPr="009836F0" w:rsidTr="009836F0">
        <w:trPr>
          <w:cantSplit/>
          <w:trHeight w:val="1134"/>
        </w:trPr>
        <w:tc>
          <w:tcPr>
            <w:tcW w:w="534" w:type="dxa"/>
            <w:shd w:val="clear" w:color="auto" w:fill="auto"/>
            <w:textDirection w:val="btLr"/>
          </w:tcPr>
          <w:p w:rsidR="006C72F1" w:rsidRPr="00895921" w:rsidRDefault="0033679F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февраль</w:t>
            </w:r>
          </w:p>
        </w:tc>
        <w:tc>
          <w:tcPr>
            <w:tcW w:w="4394" w:type="dxa"/>
            <w:shd w:val="clear" w:color="auto" w:fill="auto"/>
          </w:tcPr>
          <w:p w:rsidR="006C72F1" w:rsidRPr="00895921" w:rsidRDefault="0033679F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</w:rPr>
              <w:t xml:space="preserve">Папа и я – шахматная семья!» (турнир на базе ДОУ), приуроченный </w:t>
            </w:r>
            <w:proofErr w:type="gramStart"/>
            <w:r w:rsidRPr="009836F0">
              <w:rPr>
                <w:rFonts w:eastAsia="Calibri"/>
              </w:rPr>
              <w:t>к</w:t>
            </w:r>
            <w:proofErr w:type="gramEnd"/>
            <w:r w:rsidRPr="009836F0">
              <w:rPr>
                <w:rFonts w:eastAsia="Calibri"/>
              </w:rPr>
              <w:t xml:space="preserve"> Дню Защитника Отечества</w:t>
            </w:r>
          </w:p>
        </w:tc>
        <w:tc>
          <w:tcPr>
            <w:tcW w:w="4926" w:type="dxa"/>
            <w:shd w:val="clear" w:color="auto" w:fill="auto"/>
          </w:tcPr>
          <w:p w:rsidR="006C72F1" w:rsidRPr="00895921" w:rsidRDefault="0033679F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Спортивная детско-юношеская школа олимпийского резерва (СДЮШОР)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март</w:t>
            </w:r>
          </w:p>
        </w:tc>
        <w:tc>
          <w:tcPr>
            <w:tcW w:w="4394" w:type="dxa"/>
            <w:shd w:val="clear" w:color="auto" w:fill="auto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895921">
              <w:rPr>
                <w:lang w:bidi="ru-RU"/>
              </w:rPr>
              <w:t>Весенний концерт для мам.</w:t>
            </w:r>
          </w:p>
        </w:tc>
        <w:tc>
          <w:tcPr>
            <w:tcW w:w="4926" w:type="dxa"/>
            <w:shd w:val="clear" w:color="auto" w:fill="auto"/>
          </w:tcPr>
          <w:p w:rsidR="002761FE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rPr>
                <w:lang w:bidi="ru-RU"/>
              </w:rPr>
            </w:pPr>
            <w:r w:rsidRPr="00895921">
              <w:rPr>
                <w:lang w:bidi="ru-RU"/>
              </w:rPr>
              <w:t>Праздник «Масленица».</w:t>
            </w:r>
          </w:p>
        </w:tc>
        <w:tc>
          <w:tcPr>
            <w:tcW w:w="4926" w:type="dxa"/>
            <w:shd w:val="clear" w:color="auto" w:fill="auto"/>
          </w:tcPr>
          <w:p w:rsidR="002761FE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lastRenderedPageBreak/>
              <w:t>апрель</w:t>
            </w:r>
          </w:p>
        </w:tc>
        <w:tc>
          <w:tcPr>
            <w:tcW w:w="4394" w:type="dxa"/>
            <w:shd w:val="clear" w:color="auto" w:fill="auto"/>
          </w:tcPr>
          <w:p w:rsidR="002761FE" w:rsidRPr="009836F0" w:rsidRDefault="002761FE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6F0">
              <w:rPr>
                <w:rFonts w:ascii="Times New Roman" w:hAnsi="Times New Roman"/>
                <w:sz w:val="24"/>
                <w:szCs w:val="24"/>
              </w:rPr>
              <w:t xml:space="preserve">Фестиваль по баскетболу </w:t>
            </w:r>
          </w:p>
          <w:p w:rsidR="002761FE" w:rsidRPr="009836F0" w:rsidRDefault="002761FE" w:rsidP="009836F0">
            <w:pPr>
              <w:spacing w:after="0" w:line="240" w:lineRule="auto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9836F0">
              <w:rPr>
                <w:rFonts w:ascii="Times New Roman" w:hAnsi="Times New Roman"/>
                <w:sz w:val="24"/>
                <w:szCs w:val="24"/>
              </w:rPr>
              <w:t>«Озорной мяч». Командное первенство</w:t>
            </w:r>
          </w:p>
        </w:tc>
        <w:tc>
          <w:tcPr>
            <w:tcW w:w="4926" w:type="dxa"/>
            <w:shd w:val="clear" w:color="auto" w:fill="auto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Спортивная детско-юношеская школа олимпийского резерва (СДЮШОР)</w:t>
            </w:r>
          </w:p>
        </w:tc>
      </w:tr>
      <w:tr w:rsidR="002761FE" w:rsidRPr="009836F0" w:rsidTr="009836F0">
        <w:trPr>
          <w:cantSplit/>
          <w:trHeight w:val="516"/>
        </w:trPr>
        <w:tc>
          <w:tcPr>
            <w:tcW w:w="534" w:type="dxa"/>
            <w:vMerge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6F0">
              <w:rPr>
                <w:rFonts w:ascii="Times New Roman" w:hAnsi="Times New Roman"/>
                <w:sz w:val="24"/>
                <w:szCs w:val="24"/>
              </w:rPr>
              <w:t>Спортивный досуг</w:t>
            </w:r>
          </w:p>
          <w:p w:rsidR="002761FE" w:rsidRPr="009836F0" w:rsidRDefault="00895921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6F0">
              <w:rPr>
                <w:rFonts w:ascii="Times New Roman" w:hAnsi="Times New Roman"/>
                <w:sz w:val="24"/>
                <w:szCs w:val="24"/>
              </w:rPr>
              <w:t>«На дороге не зевай!»</w:t>
            </w:r>
          </w:p>
        </w:tc>
        <w:tc>
          <w:tcPr>
            <w:tcW w:w="4926" w:type="dxa"/>
            <w:shd w:val="clear" w:color="auto" w:fill="auto"/>
          </w:tcPr>
          <w:p w:rsidR="002761FE" w:rsidRPr="009836F0" w:rsidRDefault="00895921" w:rsidP="009836F0">
            <w:pPr>
              <w:pStyle w:val="c14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9836F0">
              <w:rPr>
                <w:rFonts w:eastAsia="Calibri"/>
                <w:shd w:val="clear" w:color="auto" w:fill="FFFFFF"/>
              </w:rPr>
              <w:t>отдел пропаганды ГИБДД УМВД по Василеостровскому району г. Санкт-Петербурга</w:t>
            </w:r>
          </w:p>
        </w:tc>
      </w:tr>
      <w:tr w:rsidR="002761FE" w:rsidRPr="009836F0" w:rsidTr="009836F0">
        <w:trPr>
          <w:cantSplit/>
          <w:trHeight w:val="399"/>
        </w:trPr>
        <w:tc>
          <w:tcPr>
            <w:tcW w:w="534" w:type="dxa"/>
            <w:vMerge/>
            <w:shd w:val="clear" w:color="auto" w:fill="auto"/>
            <w:textDirection w:val="btLr"/>
          </w:tcPr>
          <w:p w:rsidR="002761FE" w:rsidRPr="00895921" w:rsidRDefault="002761FE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2761FE" w:rsidRPr="009836F0" w:rsidRDefault="002761FE" w:rsidP="00983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6F0">
              <w:rPr>
                <w:rFonts w:ascii="Times New Roman" w:hAnsi="Times New Roman"/>
                <w:sz w:val="24"/>
                <w:szCs w:val="24"/>
              </w:rPr>
              <w:t>День Здоровья</w:t>
            </w:r>
          </w:p>
        </w:tc>
        <w:tc>
          <w:tcPr>
            <w:tcW w:w="4926" w:type="dxa"/>
            <w:shd w:val="clear" w:color="auto" w:fill="auto"/>
          </w:tcPr>
          <w:p w:rsidR="002761FE" w:rsidRPr="009836F0" w:rsidRDefault="002761FE" w:rsidP="009836F0">
            <w:pPr>
              <w:pStyle w:val="c14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9836F0">
              <w:rPr>
                <w:rFonts w:eastAsia="Calibri"/>
              </w:rPr>
              <w:t>Детская поликлиника №1</w:t>
            </w:r>
          </w:p>
        </w:tc>
      </w:tr>
      <w:tr w:rsidR="00895921" w:rsidRPr="009836F0" w:rsidTr="009836F0">
        <w:trPr>
          <w:cantSplit/>
          <w:trHeight w:val="344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895921">
              <w:rPr>
                <w:rStyle w:val="c3"/>
              </w:rPr>
              <w:t>май</w:t>
            </w:r>
          </w:p>
        </w:tc>
        <w:tc>
          <w:tcPr>
            <w:tcW w:w="4394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895921">
              <w:rPr>
                <w:lang w:bidi="ru-RU"/>
              </w:rPr>
              <w:t>День Победы.</w:t>
            </w:r>
            <w:r w:rsidRPr="00895921">
              <w:rPr>
                <w:lang w:bidi="ru-RU"/>
              </w:rPr>
              <w:br/>
            </w:r>
          </w:p>
        </w:tc>
        <w:tc>
          <w:tcPr>
            <w:tcW w:w="4926" w:type="dxa"/>
            <w:vMerge w:val="restart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</w:p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</w:p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895921" w:rsidRPr="009836F0" w:rsidTr="009836F0">
        <w:trPr>
          <w:cantSplit/>
          <w:trHeight w:val="344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lang w:bidi="ru-RU"/>
              </w:rPr>
            </w:pPr>
            <w:r w:rsidRPr="00895921">
              <w:rPr>
                <w:lang w:bidi="ru-RU"/>
              </w:rPr>
              <w:t>День рождения Санкт-Петербурга.</w:t>
            </w:r>
          </w:p>
        </w:tc>
        <w:tc>
          <w:tcPr>
            <w:tcW w:w="4926" w:type="dxa"/>
            <w:vMerge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</w:p>
        </w:tc>
      </w:tr>
      <w:tr w:rsidR="00895921" w:rsidRPr="009836F0" w:rsidTr="009836F0">
        <w:trPr>
          <w:cantSplit/>
          <w:trHeight w:val="344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lang w:bidi="ru-RU"/>
              </w:rPr>
            </w:pPr>
            <w:r w:rsidRPr="00895921">
              <w:rPr>
                <w:lang w:bidi="ru-RU"/>
              </w:rPr>
              <w:t>Праздник выпускников</w:t>
            </w:r>
          </w:p>
        </w:tc>
        <w:tc>
          <w:tcPr>
            <w:tcW w:w="4926" w:type="dxa"/>
            <w:vMerge/>
            <w:shd w:val="clear" w:color="auto" w:fill="auto"/>
          </w:tcPr>
          <w:p w:rsidR="00895921" w:rsidRPr="00895921" w:rsidRDefault="00895921" w:rsidP="009836F0">
            <w:pPr>
              <w:pStyle w:val="c14"/>
              <w:spacing w:before="0" w:beforeAutospacing="0" w:after="0" w:afterAutospacing="0"/>
              <w:rPr>
                <w:rStyle w:val="c3"/>
              </w:rPr>
            </w:pPr>
          </w:p>
        </w:tc>
      </w:tr>
    </w:tbl>
    <w:p w:rsidR="009836F0" w:rsidRPr="009836F0" w:rsidRDefault="009836F0" w:rsidP="009836F0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895921" w:rsidRPr="009836F0" w:rsidTr="009836F0">
        <w:trPr>
          <w:cantSplit/>
          <w:trHeight w:val="344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895921" w:rsidRPr="002761FE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  <w:r w:rsidRPr="002761FE">
              <w:rPr>
                <w:rStyle w:val="c3"/>
              </w:rPr>
              <w:t>июнь</w:t>
            </w: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  <w:r>
              <w:rPr>
                <w:lang w:bidi="ru-RU"/>
              </w:rPr>
              <w:t>Наш А.С. Пушкин.</w:t>
            </w:r>
          </w:p>
        </w:tc>
        <w:tc>
          <w:tcPr>
            <w:tcW w:w="4926" w:type="dxa"/>
            <w:vMerge w:val="restart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</w:p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</w:p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  <w:r w:rsidRPr="009836F0">
              <w:rPr>
                <w:rFonts w:eastAsia="Calibri"/>
                <w:shd w:val="clear" w:color="auto" w:fill="FFFFFF"/>
              </w:rPr>
              <w:t>Совместно с музыкальным руководителем</w:t>
            </w:r>
          </w:p>
        </w:tc>
      </w:tr>
      <w:tr w:rsidR="00895921" w:rsidRPr="009836F0" w:rsidTr="009836F0">
        <w:trPr>
          <w:cantSplit/>
          <w:trHeight w:val="344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2761FE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  <w:r>
              <w:rPr>
                <w:lang w:bidi="ru-RU"/>
              </w:rPr>
              <w:t>Праздник русской березки.</w:t>
            </w:r>
          </w:p>
        </w:tc>
        <w:tc>
          <w:tcPr>
            <w:tcW w:w="4926" w:type="dxa"/>
            <w:vMerge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</w:p>
        </w:tc>
      </w:tr>
      <w:tr w:rsidR="00895921" w:rsidRPr="009836F0" w:rsidTr="009836F0">
        <w:trPr>
          <w:cantSplit/>
          <w:trHeight w:val="344"/>
        </w:trPr>
        <w:tc>
          <w:tcPr>
            <w:tcW w:w="534" w:type="dxa"/>
            <w:vMerge/>
            <w:shd w:val="clear" w:color="auto" w:fill="auto"/>
            <w:textDirection w:val="btLr"/>
          </w:tcPr>
          <w:p w:rsidR="00895921" w:rsidRPr="002761FE" w:rsidRDefault="00895921" w:rsidP="009836F0">
            <w:pPr>
              <w:pStyle w:val="c14"/>
              <w:spacing w:before="0" w:beforeAutospacing="0" w:after="0" w:afterAutospacing="0"/>
              <w:ind w:left="113" w:right="113"/>
              <w:jc w:val="center"/>
              <w:rPr>
                <w:rStyle w:val="c3"/>
              </w:rPr>
            </w:pPr>
          </w:p>
        </w:tc>
        <w:tc>
          <w:tcPr>
            <w:tcW w:w="4394" w:type="dxa"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  <w:r>
              <w:rPr>
                <w:lang w:bidi="ru-RU"/>
              </w:rPr>
              <w:t>Мы – юные пожарники. Спортивно-музыкальный досуг.</w:t>
            </w:r>
          </w:p>
        </w:tc>
        <w:tc>
          <w:tcPr>
            <w:tcW w:w="4926" w:type="dxa"/>
            <w:vMerge/>
            <w:shd w:val="clear" w:color="auto" w:fill="auto"/>
          </w:tcPr>
          <w:p w:rsidR="00895921" w:rsidRPr="009836F0" w:rsidRDefault="00895921" w:rsidP="009836F0">
            <w:pPr>
              <w:pStyle w:val="c14"/>
              <w:spacing w:before="0" w:beforeAutospacing="0" w:after="0" w:afterAutospacing="0"/>
              <w:jc w:val="both"/>
              <w:rPr>
                <w:rStyle w:val="c3"/>
                <w:b/>
              </w:rPr>
            </w:pPr>
          </w:p>
        </w:tc>
      </w:tr>
    </w:tbl>
    <w:p w:rsidR="006C72F1" w:rsidRPr="00107CF5" w:rsidRDefault="006C72F1" w:rsidP="00107CF5">
      <w:pPr>
        <w:pStyle w:val="c14"/>
        <w:spacing w:before="0" w:beforeAutospacing="0" w:after="0" w:afterAutospacing="0"/>
        <w:jc w:val="both"/>
        <w:rPr>
          <w:rStyle w:val="c3"/>
          <w:b/>
        </w:rPr>
      </w:pPr>
    </w:p>
    <w:p w:rsidR="007C0EA9" w:rsidRPr="00107CF5" w:rsidRDefault="00D301E7" w:rsidP="00107CF5">
      <w:pPr>
        <w:pStyle w:val="c14"/>
        <w:spacing w:before="0" w:beforeAutospacing="0" w:after="0" w:afterAutospacing="0"/>
        <w:ind w:left="1080"/>
        <w:rPr>
          <w:rStyle w:val="c3"/>
          <w:b/>
        </w:rPr>
      </w:pPr>
      <w:r w:rsidRPr="00107CF5">
        <w:rPr>
          <w:rStyle w:val="c3"/>
          <w:b/>
        </w:rPr>
        <w:br w:type="page"/>
      </w:r>
      <w:r w:rsidRPr="00107CF5">
        <w:rPr>
          <w:rStyle w:val="c3"/>
          <w:b/>
        </w:rPr>
        <w:lastRenderedPageBreak/>
        <w:t>3. Организационный раздел.</w:t>
      </w:r>
    </w:p>
    <w:p w:rsidR="00D301E7" w:rsidRPr="00107CF5" w:rsidRDefault="00D301E7" w:rsidP="00107CF5">
      <w:pPr>
        <w:pStyle w:val="c14"/>
        <w:spacing w:before="0" w:beforeAutospacing="0" w:after="0" w:afterAutospacing="0"/>
        <w:ind w:left="1080"/>
        <w:rPr>
          <w:rStyle w:val="c3"/>
          <w:b/>
        </w:rPr>
      </w:pPr>
    </w:p>
    <w:p w:rsidR="00D301E7" w:rsidRPr="00107CF5" w:rsidRDefault="001A251A" w:rsidP="00107CF5">
      <w:pPr>
        <w:pStyle w:val="c14"/>
        <w:spacing w:before="0" w:beforeAutospacing="0" w:after="0" w:afterAutospacing="0"/>
        <w:ind w:left="1080"/>
        <w:rPr>
          <w:b/>
          <w:bCs/>
          <w:color w:val="000000"/>
        </w:rPr>
      </w:pPr>
      <w:r w:rsidRPr="00107CF5">
        <w:rPr>
          <w:rStyle w:val="c3"/>
          <w:b/>
        </w:rPr>
        <w:t>3.1.</w:t>
      </w:r>
      <w:r w:rsidR="00D301E7" w:rsidRPr="00107CF5">
        <w:rPr>
          <w:rStyle w:val="c3"/>
          <w:b/>
        </w:rPr>
        <w:t>Учебный план на</w:t>
      </w:r>
      <w:r w:rsidR="00D301E7" w:rsidRPr="00107CF5">
        <w:rPr>
          <w:b/>
          <w:bCs/>
          <w:color w:val="000000"/>
        </w:rPr>
        <w:t xml:space="preserve"> учебный год</w:t>
      </w:r>
    </w:p>
    <w:p w:rsidR="00C5213C" w:rsidRPr="00107CF5" w:rsidRDefault="00C5213C" w:rsidP="00107CF5">
      <w:pPr>
        <w:pStyle w:val="c14"/>
        <w:spacing w:before="0" w:beforeAutospacing="0" w:after="0" w:afterAutospacing="0"/>
        <w:ind w:left="1080"/>
        <w:rPr>
          <w:b/>
          <w:bCs/>
          <w:color w:val="000000"/>
        </w:rPr>
      </w:pPr>
    </w:p>
    <w:p w:rsidR="00C5213C" w:rsidRPr="00107CF5" w:rsidRDefault="00C5213C" w:rsidP="00C75CD5">
      <w:pPr>
        <w:pStyle w:val="c14"/>
        <w:spacing w:before="0" w:beforeAutospacing="0" w:after="0" w:afterAutospacing="0"/>
        <w:ind w:firstLine="709"/>
        <w:jc w:val="both"/>
        <w:rPr>
          <w:color w:val="000000"/>
        </w:rPr>
      </w:pPr>
      <w:r w:rsidRPr="00107CF5">
        <w:rPr>
          <w:color w:val="000000"/>
        </w:rPr>
        <w:t xml:space="preserve">Образовательная область «Физическое развитие» реализуется с 1 сентября по 31 августа в форме НОД (по расписанию НОД) и ежедневно в форме </w:t>
      </w:r>
      <w:proofErr w:type="spellStart"/>
      <w:r w:rsidRPr="00107CF5">
        <w:rPr>
          <w:color w:val="000000"/>
        </w:rPr>
        <w:t>ОДвРМ</w:t>
      </w:r>
      <w:proofErr w:type="spellEnd"/>
      <w:r w:rsidRPr="00107CF5">
        <w:rPr>
          <w:color w:val="000000"/>
        </w:rPr>
        <w:t xml:space="preserve"> – подвижные игры на прогулке (отражается в календарном плане-графике), а также в форме праздников и досугов в соответствии с тематическим планом.</w:t>
      </w:r>
    </w:p>
    <w:p w:rsidR="00C5213C" w:rsidRPr="00107CF5" w:rsidRDefault="00C5213C" w:rsidP="00C75CD5">
      <w:pPr>
        <w:pStyle w:val="c14"/>
        <w:spacing w:before="0" w:beforeAutospacing="0" w:after="0" w:afterAutospacing="0"/>
        <w:ind w:left="1080" w:firstLine="709"/>
        <w:jc w:val="both"/>
      </w:pPr>
    </w:p>
    <w:p w:rsidR="00D301E7" w:rsidRPr="00107CF5" w:rsidRDefault="00D301E7" w:rsidP="00C75C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7CF5">
        <w:rPr>
          <w:rFonts w:ascii="Times New Roman" w:hAnsi="Times New Roman"/>
          <w:color w:val="000000"/>
          <w:sz w:val="24"/>
          <w:szCs w:val="24"/>
        </w:rPr>
        <w:t xml:space="preserve">Продолжительность учебной недели – 5 дней (понедельник – пятница) </w:t>
      </w:r>
    </w:p>
    <w:p w:rsidR="00D301E7" w:rsidRPr="00107CF5" w:rsidRDefault="00D301E7" w:rsidP="00C75C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07CF5">
        <w:rPr>
          <w:rFonts w:ascii="Times New Roman" w:hAnsi="Times New Roman"/>
          <w:color w:val="000000"/>
          <w:sz w:val="24"/>
          <w:szCs w:val="24"/>
        </w:rPr>
        <w:t>Продолжительность учебного года – с 1 сентября по 31 августа.</w:t>
      </w:r>
    </w:p>
    <w:p w:rsidR="00D301E7" w:rsidRPr="00107CF5" w:rsidRDefault="00D301E7" w:rsidP="00C75C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01E7" w:rsidRPr="00107CF5" w:rsidRDefault="00D301E7" w:rsidP="00107C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07CF5">
        <w:rPr>
          <w:rFonts w:ascii="Times New Roman" w:hAnsi="Times New Roman"/>
          <w:b/>
          <w:color w:val="000000"/>
          <w:sz w:val="24"/>
          <w:szCs w:val="24"/>
        </w:rPr>
        <w:t>Длительность непрерывной образовательной деятельности (НОД)</w:t>
      </w:r>
      <w:r w:rsidRPr="00107CF5">
        <w:rPr>
          <w:rFonts w:ascii="Times New Roman" w:hAnsi="Times New Roman"/>
          <w:b/>
          <w:color w:val="000000"/>
          <w:sz w:val="24"/>
          <w:szCs w:val="24"/>
        </w:rPr>
        <w:br/>
        <w:t>в каждой возрастной группе:</w:t>
      </w:r>
    </w:p>
    <w:p w:rsidR="00D301E7" w:rsidRPr="00107CF5" w:rsidRDefault="00D301E7" w:rsidP="00107C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37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3969"/>
      </w:tblGrid>
      <w:tr w:rsidR="00C75CD5" w:rsidRPr="00107CF5" w:rsidTr="00C75CD5">
        <w:tc>
          <w:tcPr>
            <w:tcW w:w="1668" w:type="dxa"/>
            <w:vMerge w:val="restart"/>
            <w:shd w:val="clear" w:color="auto" w:fill="auto"/>
            <w:vAlign w:val="center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Возраст </w:t>
            </w:r>
          </w:p>
        </w:tc>
        <w:tc>
          <w:tcPr>
            <w:tcW w:w="6378" w:type="dxa"/>
            <w:gridSpan w:val="2"/>
            <w:shd w:val="clear" w:color="auto" w:fill="auto"/>
            <w:vAlign w:val="center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Продолжительность НОД: занятий/мин</w:t>
            </w:r>
          </w:p>
        </w:tc>
      </w:tr>
      <w:tr w:rsidR="00C75CD5" w:rsidRPr="00107CF5" w:rsidTr="00C75CD5">
        <w:tc>
          <w:tcPr>
            <w:tcW w:w="1668" w:type="dxa"/>
            <w:vMerge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nil"/>
            </w:tcBorders>
            <w:shd w:val="clear" w:color="auto" w:fill="auto"/>
            <w:vAlign w:val="center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>1 занятия (НОД) мин.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>В неделю всего</w:t>
            </w:r>
          </w:p>
        </w:tc>
      </w:tr>
      <w:tr w:rsidR="00C75CD5" w:rsidRPr="00107CF5" w:rsidTr="00C75CD5">
        <w:tc>
          <w:tcPr>
            <w:tcW w:w="1668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5-6 лет </w:t>
            </w:r>
          </w:p>
        </w:tc>
        <w:tc>
          <w:tcPr>
            <w:tcW w:w="2409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75CD5" w:rsidRPr="00107CF5" w:rsidTr="00C75CD5">
        <w:tc>
          <w:tcPr>
            <w:tcW w:w="1668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6-7 лет </w:t>
            </w:r>
          </w:p>
        </w:tc>
        <w:tc>
          <w:tcPr>
            <w:tcW w:w="2409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shd w:val="clear" w:color="auto" w:fill="auto"/>
          </w:tcPr>
          <w:p w:rsidR="00C75CD5" w:rsidRPr="00107CF5" w:rsidRDefault="00C75CD5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D301E7" w:rsidRPr="00107CF5" w:rsidRDefault="00D301E7" w:rsidP="00107CF5">
      <w:pPr>
        <w:pStyle w:val="c14"/>
        <w:spacing w:before="0" w:beforeAutospacing="0" w:after="0" w:afterAutospacing="0"/>
        <w:ind w:left="1080"/>
        <w:rPr>
          <w:rStyle w:val="c3"/>
        </w:rPr>
      </w:pPr>
    </w:p>
    <w:p w:rsidR="00D301E7" w:rsidRPr="00107CF5" w:rsidRDefault="00D301E7" w:rsidP="00107CF5">
      <w:pPr>
        <w:pStyle w:val="c14"/>
        <w:spacing w:before="0" w:beforeAutospacing="0" w:after="0" w:afterAutospacing="0"/>
        <w:ind w:left="1080"/>
        <w:jc w:val="center"/>
        <w:rPr>
          <w:b/>
          <w:color w:val="000000"/>
        </w:rPr>
      </w:pPr>
      <w:r w:rsidRPr="00107CF5">
        <w:rPr>
          <w:b/>
          <w:color w:val="000000"/>
        </w:rPr>
        <w:t xml:space="preserve">Количество НОД (занятий) в неделю/в год </w:t>
      </w:r>
      <w:proofErr w:type="gramStart"/>
      <w:r w:rsidRPr="00107CF5">
        <w:rPr>
          <w:b/>
          <w:color w:val="000000"/>
        </w:rPr>
        <w:t>в</w:t>
      </w:r>
      <w:proofErr w:type="gramEnd"/>
    </w:p>
    <w:p w:rsidR="00D301E7" w:rsidRPr="00107CF5" w:rsidRDefault="00D301E7" w:rsidP="00107CF5">
      <w:pPr>
        <w:pStyle w:val="c14"/>
        <w:spacing w:before="0" w:beforeAutospacing="0" w:after="0" w:afterAutospacing="0"/>
        <w:ind w:left="1080"/>
        <w:jc w:val="center"/>
        <w:rPr>
          <w:b/>
          <w:color w:val="000000"/>
        </w:rPr>
      </w:pPr>
      <w:r w:rsidRPr="00107CF5">
        <w:rPr>
          <w:b/>
          <w:color w:val="000000"/>
        </w:rPr>
        <w:t>старшей и подготовительной группе</w:t>
      </w:r>
    </w:p>
    <w:p w:rsidR="00D301E7" w:rsidRPr="00107CF5" w:rsidRDefault="00D301E7" w:rsidP="00107CF5">
      <w:pPr>
        <w:pStyle w:val="c14"/>
        <w:spacing w:before="0" w:beforeAutospacing="0" w:after="0" w:afterAutospacing="0"/>
        <w:ind w:left="1080"/>
        <w:jc w:val="center"/>
        <w:rPr>
          <w:b/>
          <w:color w:val="000000"/>
        </w:rPr>
      </w:pPr>
    </w:p>
    <w:tbl>
      <w:tblPr>
        <w:tblpPr w:leftFromText="180" w:rightFromText="180" w:vertAnchor="text" w:horzAnchor="margin" w:tblpY="4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2976"/>
      </w:tblGrid>
      <w:tr w:rsidR="00C5213C" w:rsidRPr="00107CF5" w:rsidTr="00355B3B">
        <w:trPr>
          <w:trHeight w:val="476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42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№ группы, возраст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56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Физическое развитие (с 1 сентября по 31 августа)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11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Итого в неделю/в год</w:t>
            </w:r>
          </w:p>
        </w:tc>
      </w:tr>
      <w:tr w:rsidR="00C5213C" w:rsidRPr="00107CF5" w:rsidTr="00355B3B">
        <w:trPr>
          <w:trHeight w:val="476"/>
        </w:trPr>
        <w:tc>
          <w:tcPr>
            <w:tcW w:w="3085" w:type="dxa"/>
            <w:vMerge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42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56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11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13C" w:rsidRPr="00107CF5" w:rsidTr="00355B3B">
        <w:tc>
          <w:tcPr>
            <w:tcW w:w="3085" w:type="dxa"/>
            <w:shd w:val="clear" w:color="auto" w:fill="auto"/>
          </w:tcPr>
          <w:p w:rsidR="00C5213C" w:rsidRPr="00107CF5" w:rsidRDefault="00C5213C" w:rsidP="0078226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 (</w:t>
            </w:r>
            <w:r w:rsidR="0078226E">
              <w:rPr>
                <w:rFonts w:ascii="Times New Roman" w:hAnsi="Times New Roman"/>
                <w:sz w:val="24"/>
                <w:szCs w:val="24"/>
              </w:rPr>
              <w:t>5-6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3686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5213C" w:rsidRPr="00107CF5" w:rsidRDefault="00070F98" w:rsidP="00070F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13/528</w:t>
            </w:r>
          </w:p>
        </w:tc>
      </w:tr>
      <w:tr w:rsidR="00C5213C" w:rsidRPr="00107CF5" w:rsidTr="00355B3B">
        <w:tc>
          <w:tcPr>
            <w:tcW w:w="3085" w:type="dxa"/>
            <w:shd w:val="clear" w:color="auto" w:fill="auto"/>
          </w:tcPr>
          <w:p w:rsidR="00C5213C" w:rsidRPr="00107CF5" w:rsidRDefault="0078226E" w:rsidP="00070F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5213C" w:rsidRPr="00107CF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70F98">
              <w:rPr>
                <w:rFonts w:ascii="Times New Roman" w:hAnsi="Times New Roman"/>
                <w:sz w:val="24"/>
                <w:szCs w:val="24"/>
              </w:rPr>
              <w:t>6-7</w:t>
            </w:r>
            <w:r w:rsidR="00C5213C" w:rsidRPr="00107CF5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3686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5213C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14/564</w:t>
            </w:r>
          </w:p>
        </w:tc>
      </w:tr>
      <w:tr w:rsidR="00C5213C" w:rsidRPr="00107CF5" w:rsidTr="00355B3B">
        <w:tc>
          <w:tcPr>
            <w:tcW w:w="3085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6 (6-7 лет)</w:t>
            </w:r>
          </w:p>
        </w:tc>
        <w:tc>
          <w:tcPr>
            <w:tcW w:w="3686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14/564</w:t>
            </w:r>
          </w:p>
        </w:tc>
      </w:tr>
      <w:tr w:rsidR="0078226E" w:rsidRPr="00107CF5" w:rsidTr="00355B3B">
        <w:tc>
          <w:tcPr>
            <w:tcW w:w="3085" w:type="dxa"/>
            <w:shd w:val="clear" w:color="auto" w:fill="auto"/>
          </w:tcPr>
          <w:p w:rsidR="0078226E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(5-6 лет)</w:t>
            </w:r>
          </w:p>
        </w:tc>
        <w:tc>
          <w:tcPr>
            <w:tcW w:w="3686" w:type="dxa"/>
            <w:shd w:val="clear" w:color="auto" w:fill="auto"/>
          </w:tcPr>
          <w:p w:rsidR="0078226E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8226E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13/528</w:t>
            </w:r>
          </w:p>
        </w:tc>
      </w:tr>
      <w:tr w:rsidR="00C5213C" w:rsidRPr="00107CF5" w:rsidTr="00355B3B">
        <w:tc>
          <w:tcPr>
            <w:tcW w:w="3085" w:type="dxa"/>
            <w:shd w:val="clear" w:color="auto" w:fill="auto"/>
          </w:tcPr>
          <w:p w:rsidR="00C5213C" w:rsidRPr="00107CF5" w:rsidRDefault="00070F98" w:rsidP="00070F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5213C" w:rsidRPr="00107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CF5">
              <w:rPr>
                <w:rFonts w:ascii="Times New Roman" w:hAnsi="Times New Roman"/>
                <w:sz w:val="24"/>
                <w:szCs w:val="24"/>
              </w:rPr>
              <w:t>(5-6 лет)</w:t>
            </w:r>
          </w:p>
        </w:tc>
        <w:tc>
          <w:tcPr>
            <w:tcW w:w="3686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5213C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13/528</w:t>
            </w:r>
          </w:p>
        </w:tc>
      </w:tr>
      <w:tr w:rsidR="00C5213C" w:rsidRPr="00107CF5" w:rsidTr="00355B3B">
        <w:tc>
          <w:tcPr>
            <w:tcW w:w="3085" w:type="dxa"/>
            <w:shd w:val="clear" w:color="auto" w:fill="auto"/>
          </w:tcPr>
          <w:p w:rsidR="00C5213C" w:rsidRPr="00107CF5" w:rsidRDefault="00070F98" w:rsidP="00070F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5213C" w:rsidRPr="00107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(6-7 лет)</w:t>
            </w:r>
          </w:p>
        </w:tc>
        <w:tc>
          <w:tcPr>
            <w:tcW w:w="3686" w:type="dxa"/>
            <w:shd w:val="clear" w:color="auto" w:fill="auto"/>
          </w:tcPr>
          <w:p w:rsidR="00C5213C" w:rsidRPr="00107CF5" w:rsidRDefault="00C5213C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3/144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5213C" w:rsidRPr="00107CF5" w:rsidRDefault="00070F98" w:rsidP="00107CF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CF5">
              <w:rPr>
                <w:rFonts w:ascii="Times New Roman" w:hAnsi="Times New Roman"/>
                <w:sz w:val="24"/>
                <w:szCs w:val="24"/>
              </w:rPr>
              <w:t>14/564</w:t>
            </w:r>
          </w:p>
        </w:tc>
      </w:tr>
    </w:tbl>
    <w:p w:rsidR="00D301E7" w:rsidRPr="00107CF5" w:rsidRDefault="00D301E7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</w:pPr>
    </w:p>
    <w:p w:rsidR="001A251A" w:rsidRPr="00107CF5" w:rsidRDefault="00070F98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</w:pPr>
      <w:r>
        <w:rPr>
          <w:rStyle w:val="c3"/>
        </w:rPr>
        <w:t xml:space="preserve"> </w:t>
      </w:r>
    </w:p>
    <w:p w:rsidR="00362B11" w:rsidRDefault="00362B11" w:rsidP="00140022">
      <w:pPr>
        <w:pStyle w:val="c14"/>
        <w:spacing w:before="0" w:beforeAutospacing="0" w:after="0" w:afterAutospacing="0"/>
        <w:ind w:left="1080"/>
        <w:jc w:val="center"/>
      </w:pPr>
      <w:r w:rsidRPr="00107CF5">
        <w:rPr>
          <w:rStyle w:val="c3"/>
        </w:rPr>
        <w:br w:type="page"/>
      </w:r>
    </w:p>
    <w:p w:rsidR="007F4F17" w:rsidRPr="006D1D05" w:rsidRDefault="006B4B89" w:rsidP="007F4F17">
      <w:pPr>
        <w:suppressAutoHyphens/>
        <w:spacing w:line="240" w:lineRule="atLeast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3.3. </w:t>
      </w:r>
      <w:r w:rsidR="007F4F17" w:rsidRPr="006D1D05">
        <w:rPr>
          <w:rFonts w:ascii="Times New Roman" w:hAnsi="Times New Roman"/>
          <w:b/>
          <w:sz w:val="24"/>
          <w:szCs w:val="24"/>
          <w:lang w:eastAsia="ar-SA"/>
        </w:rPr>
        <w:t xml:space="preserve">Режим </w:t>
      </w:r>
      <w:r w:rsidR="007F4F17" w:rsidRPr="006D1D05">
        <w:rPr>
          <w:rFonts w:ascii="Times New Roman" w:hAnsi="Times New Roman"/>
          <w:b/>
          <w:bCs/>
          <w:sz w:val="24"/>
          <w:szCs w:val="24"/>
          <w:lang w:eastAsia="ar-SA"/>
        </w:rPr>
        <w:t>двигательной активности</w:t>
      </w:r>
    </w:p>
    <w:p w:rsidR="00292D93" w:rsidRDefault="00292D93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2526"/>
        <w:gridCol w:w="1559"/>
        <w:gridCol w:w="1701"/>
        <w:gridCol w:w="1559"/>
        <w:gridCol w:w="1721"/>
      </w:tblGrid>
      <w:tr w:rsidR="007F4F17" w:rsidRPr="006D1D05" w:rsidTr="00895921"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Режимные моменты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5-6 лет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6-7 лет</w:t>
            </w:r>
          </w:p>
        </w:tc>
      </w:tr>
      <w:tr w:rsidR="007F4F17" w:rsidRPr="006D1D05" w:rsidTr="00895921"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Время в режиме дня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Длительность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Время в режиме дня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Длительность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 xml:space="preserve">Прием, осмотр, игры, </w:t>
            </w:r>
          </w:p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Дежурство;</w:t>
            </w:r>
          </w:p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 xml:space="preserve">Утренняя </w:t>
            </w:r>
          </w:p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гимнастика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7.00-8.30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 час 30 мин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7.00-8.30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 час 30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Подготовка к завтраку, завтрак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8.30-8.55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8.30-8.50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Игры, подготовка к НОД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8.55-9.00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8.50-9.00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5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НОД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9.00-10.00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35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9.00-11.05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40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Игры, второй завтрак, подготовка к прогулке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10.00-10.20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10.50-11.10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Прогулка (игры, наблюдения, труд)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10.20-12.15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 час 55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11.10-12.30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 час 20 мин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Возвращение с прогулки, игры Подготовка к обеду, обед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12.15-13.00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25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12.30-13.00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</w:tr>
      <w:tr w:rsidR="007F4F17" w:rsidRPr="006D1D05" w:rsidTr="00895921">
        <w:trPr>
          <w:trHeight w:val="562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Подготовка ко сну, сон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13.00-15.00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13.00-15.00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Постепенный подъем, воздушные процедуры, игры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15.00-15.15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15.00-15.15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Чтение, игры, самостоятельная деятельность, экспериментирование и труд,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15.15-16.00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45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15.15-16.00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45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Подготовка к полднику. Полдник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16.00-16.30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10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16.00-16.30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color w:val="000000"/>
                <w:spacing w:val="-3"/>
                <w:lang w:eastAsia="ar-SA"/>
              </w:rPr>
              <w:t xml:space="preserve">Игры. Подготовка к прогулке.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16.30-16.45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16.30-16.50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20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color w:val="000000"/>
                <w:spacing w:val="-3"/>
                <w:lang w:eastAsia="ar-SA"/>
              </w:rPr>
              <w:t>Прогулка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16.45-19.00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2 часа 15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16.50-19.00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2 часа 10 мин.</w:t>
            </w: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Игры, самостоятельная деятельность. Уход  детей  домой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18.45-19.00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18.45-19.00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F4F17" w:rsidRPr="006D1D05" w:rsidTr="00895921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Всего: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 часов 40 мин.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F17" w:rsidRPr="006D1D05" w:rsidRDefault="007F4F17" w:rsidP="0089592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D1D05">
              <w:rPr>
                <w:rFonts w:ascii="Times New Roman" w:hAnsi="Times New Roman"/>
                <w:lang w:eastAsia="ar-SA"/>
              </w:rPr>
              <w:t>8 часов 15мин.</w:t>
            </w:r>
          </w:p>
        </w:tc>
      </w:tr>
    </w:tbl>
    <w:p w:rsidR="00362B11" w:rsidRPr="00107CF5" w:rsidRDefault="00362B11" w:rsidP="00107C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CF5" w:rsidRPr="00107CF5" w:rsidRDefault="00107CF5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  <w:sectPr w:rsidR="00107CF5" w:rsidRPr="00107CF5" w:rsidSect="00A312B2">
          <w:pgSz w:w="11906" w:h="16838"/>
          <w:pgMar w:top="1134" w:right="1134" w:bottom="1134" w:left="1134" w:header="708" w:footer="708" w:gutter="0"/>
          <w:pgNumType w:chapStyle="2"/>
          <w:cols w:space="708"/>
          <w:docGrid w:linePitch="360"/>
        </w:sectPr>
      </w:pPr>
    </w:p>
    <w:p w:rsidR="00292D93" w:rsidRDefault="00292D93" w:rsidP="00292D93">
      <w:pPr>
        <w:spacing w:after="0" w:line="240" w:lineRule="auto"/>
        <w:ind w:left="3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</w:t>
      </w:r>
      <w:r w:rsidR="006B4B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Материально-техническое обеспечение Программы</w:t>
      </w:r>
    </w:p>
    <w:p w:rsidR="00292D93" w:rsidRDefault="00292D93" w:rsidP="00292D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Физкультурные залы: </w:t>
      </w:r>
    </w:p>
    <w:p w:rsidR="00292D93" w:rsidRDefault="00292D93" w:rsidP="00292D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- спортивные комплексы из мягких модулей, шведские лесенки, скамейки (гимнастические маты, мячи  набивные и гимнастические различных размеров, надувные мячи, обручи, палки, </w:t>
      </w:r>
      <w:proofErr w:type="spellStart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кольцебросы</w:t>
      </w:r>
      <w:proofErr w:type="spellEnd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, дуги для </w:t>
      </w:r>
      <w:proofErr w:type="spellStart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подлезания</w:t>
      </w:r>
      <w:proofErr w:type="spellEnd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, скамейки, скакалки, баскетбольные стойки,  доски с ребристой поверхностью, дорожка массажная, массажные мешочки, комплексно-тематический набор по пожарной безопасности, канат,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ортопедические тренажеры Т</w:t>
      </w:r>
      <w:r w:rsidR="00A11843">
        <w:rPr>
          <w:rFonts w:ascii="Times New Roman" w:eastAsia="Times New Roman" w:hAnsi="Times New Roman"/>
          <w:sz w:val="24"/>
          <w:szCs w:val="24"/>
          <w:lang w:eastAsia="ru-RU"/>
        </w:rPr>
        <w:t>ИСА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тренажеры для ног и осанки для детей с нарушением опорно-двигательного аппарата  и т.д.); </w:t>
      </w:r>
      <w:proofErr w:type="gramEnd"/>
    </w:p>
    <w:p w:rsidR="00292D93" w:rsidRDefault="00292D93" w:rsidP="00292D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- пианино, музыкальный центр;</w:t>
      </w:r>
    </w:p>
    <w:p w:rsidR="00292D93" w:rsidRDefault="00292D93" w:rsidP="00292D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методический материал педагога по физической культуре (сценарии спортивных праздников, методическая литература по физическому воспитанию детей, авторские занятия, иллюстрированный наглядный материал по правильному выполнению физических упражнений для педагогов и родителей. </w:t>
      </w:r>
    </w:p>
    <w:p w:rsidR="00107CF5" w:rsidRDefault="00107CF5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</w:pPr>
    </w:p>
    <w:p w:rsidR="00107CF5" w:rsidRPr="00107CF5" w:rsidRDefault="00107CF5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</w:pPr>
    </w:p>
    <w:p w:rsidR="00292D93" w:rsidRDefault="00292D93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  <w:sectPr w:rsidR="00292D93" w:rsidSect="00292D93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F37AC3" w:rsidRDefault="00F37AC3" w:rsidP="00107CF5">
      <w:pPr>
        <w:suppressAutoHyphens/>
        <w:spacing w:after="0" w:line="240" w:lineRule="auto"/>
        <w:ind w:left="3261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07CF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. Список литературы:</w:t>
      </w:r>
    </w:p>
    <w:p w:rsidR="00292D93" w:rsidRPr="009836F0" w:rsidRDefault="00292D93" w:rsidP="00107CF5">
      <w:pPr>
        <w:suppressAutoHyphens/>
        <w:spacing w:after="0" w:line="240" w:lineRule="auto"/>
        <w:ind w:left="3261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37AC3" w:rsidRPr="009836F0" w:rsidRDefault="00F37AC3" w:rsidP="00107CF5">
      <w:pPr>
        <w:pStyle w:val="a4"/>
        <w:numPr>
          <w:ilvl w:val="1"/>
          <w:numId w:val="15"/>
        </w:numPr>
        <w:spacing w:after="0" w:line="240" w:lineRule="auto"/>
        <w:ind w:left="567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Борисова М.М. Малоподвижные игры и игровые упражнения. Для занятий с детьми 3-7 лет, М., Мозаика-Синтез, 2014</w:t>
      </w:r>
    </w:p>
    <w:p w:rsidR="00F37AC3" w:rsidRPr="009836F0" w:rsidRDefault="00F37AC3" w:rsidP="00107CF5">
      <w:pPr>
        <w:pStyle w:val="a4"/>
        <w:numPr>
          <w:ilvl w:val="1"/>
          <w:numId w:val="15"/>
        </w:numPr>
        <w:spacing w:after="0" w:line="240" w:lineRule="auto"/>
        <w:ind w:left="567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Пензулаева</w:t>
      </w:r>
      <w:proofErr w:type="spellEnd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Л.И. Физическая культура в детском саду: Старшая группа (5-6 лет). М., Мозаика-Синтез,2014</w:t>
      </w:r>
    </w:p>
    <w:p w:rsidR="00F37AC3" w:rsidRPr="009836F0" w:rsidRDefault="00F37AC3" w:rsidP="00107CF5">
      <w:pPr>
        <w:pStyle w:val="a4"/>
        <w:numPr>
          <w:ilvl w:val="1"/>
          <w:numId w:val="15"/>
        </w:numPr>
        <w:spacing w:after="0" w:line="240" w:lineRule="auto"/>
        <w:ind w:left="567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Пензулаева</w:t>
      </w:r>
      <w:proofErr w:type="spellEnd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Л.И. Физическая культура в детском саду: Подготовительная к школе группа (6-7 лет). М., Мозаика-Синтез,2014</w:t>
      </w:r>
    </w:p>
    <w:p w:rsidR="00F37AC3" w:rsidRPr="009836F0" w:rsidRDefault="00F37AC3" w:rsidP="00107CF5">
      <w:pPr>
        <w:pStyle w:val="a4"/>
        <w:numPr>
          <w:ilvl w:val="1"/>
          <w:numId w:val="15"/>
        </w:numPr>
        <w:spacing w:after="0" w:line="240" w:lineRule="auto"/>
        <w:ind w:left="567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Пензулаева</w:t>
      </w:r>
      <w:proofErr w:type="spellEnd"/>
      <w:r w:rsidRPr="009836F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Л.И. Оздоровительная гимнастика: комплексы упражнений для детей 3-7 лет. М., Мозаика-Синтез, 2014</w:t>
      </w:r>
    </w:p>
    <w:p w:rsidR="00F37AC3" w:rsidRDefault="00F37AC3" w:rsidP="00107CF5">
      <w:pPr>
        <w:pStyle w:val="a4"/>
        <w:numPr>
          <w:ilvl w:val="1"/>
          <w:numId w:val="15"/>
        </w:numPr>
        <w:spacing w:after="0" w:line="240" w:lineRule="auto"/>
        <w:ind w:left="567"/>
        <w:outlineLvl w:val="2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7CF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Сборник подвижных игр / Автор-сост. Э.Я. </w:t>
      </w:r>
      <w:proofErr w:type="spellStart"/>
      <w:r w:rsidRPr="00107CF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Степаненкова</w:t>
      </w:r>
      <w:proofErr w:type="spellEnd"/>
      <w:r w:rsidRPr="00107CF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М., Мозаика-Синтез, 2014                            </w:t>
      </w:r>
    </w:p>
    <w:p w:rsidR="009836F0" w:rsidRPr="00426758" w:rsidRDefault="009836F0" w:rsidP="009836F0">
      <w:pPr>
        <w:pStyle w:val="a4"/>
        <w:spacing w:after="0"/>
        <w:ind w:left="207"/>
        <w:rPr>
          <w:rFonts w:ascii="Times New Roman" w:hAnsi="Times New Roman"/>
          <w:sz w:val="24"/>
          <w:szCs w:val="24"/>
        </w:rPr>
      </w:pPr>
      <w:r>
        <w:rPr>
          <w:rStyle w:val="name"/>
          <w:rFonts w:ascii="Times New Roman" w:hAnsi="Times New Roman"/>
          <w:sz w:val="24"/>
          <w:szCs w:val="24"/>
        </w:rPr>
        <w:t xml:space="preserve">6.   </w:t>
      </w:r>
      <w:r w:rsidRPr="00426758">
        <w:rPr>
          <w:rStyle w:val="name"/>
          <w:rFonts w:ascii="Times New Roman" w:hAnsi="Times New Roman"/>
          <w:sz w:val="24"/>
          <w:szCs w:val="24"/>
        </w:rPr>
        <w:t xml:space="preserve">Основная образовательная программа "От рождения до школы".  </w:t>
      </w:r>
      <w:proofErr w:type="spellStart"/>
      <w:r w:rsidRPr="00426758">
        <w:rPr>
          <w:rStyle w:val="params"/>
          <w:rFonts w:ascii="Times New Roman" w:hAnsi="Times New Roman"/>
          <w:sz w:val="24"/>
          <w:szCs w:val="24"/>
        </w:rPr>
        <w:t>Веракса</w:t>
      </w:r>
      <w:proofErr w:type="spellEnd"/>
      <w:r w:rsidRPr="00426758">
        <w:rPr>
          <w:rStyle w:val="params"/>
          <w:rFonts w:ascii="Times New Roman" w:hAnsi="Times New Roman"/>
          <w:sz w:val="24"/>
          <w:szCs w:val="24"/>
        </w:rPr>
        <w:t xml:space="preserve"> Н. </w:t>
      </w:r>
      <w:proofErr w:type="spellStart"/>
      <w:r w:rsidRPr="00426758">
        <w:rPr>
          <w:rStyle w:val="params"/>
          <w:rFonts w:ascii="Times New Roman" w:hAnsi="Times New Roman"/>
          <w:sz w:val="24"/>
          <w:szCs w:val="24"/>
        </w:rPr>
        <w:t>Е.,Комарова</w:t>
      </w:r>
      <w:proofErr w:type="spellEnd"/>
      <w:r w:rsidRPr="00426758">
        <w:rPr>
          <w:rStyle w:val="params"/>
          <w:rFonts w:ascii="Times New Roman" w:hAnsi="Times New Roman"/>
          <w:sz w:val="24"/>
          <w:szCs w:val="24"/>
        </w:rPr>
        <w:t xml:space="preserve"> Т. С., Васильева М. А. </w:t>
      </w:r>
      <w:r>
        <w:rPr>
          <w:rStyle w:val="params"/>
          <w:rFonts w:ascii="Times New Roman" w:hAnsi="Times New Roman"/>
          <w:sz w:val="24"/>
          <w:szCs w:val="24"/>
        </w:rPr>
        <w:t xml:space="preserve">Мозаика-синтез </w:t>
      </w:r>
      <w:r w:rsidRPr="00426758">
        <w:rPr>
          <w:rStyle w:val="params"/>
          <w:rFonts w:ascii="Times New Roman" w:hAnsi="Times New Roman"/>
          <w:sz w:val="24"/>
          <w:szCs w:val="24"/>
        </w:rPr>
        <w:t>2015г</w:t>
      </w:r>
    </w:p>
    <w:p w:rsidR="00F37AC3" w:rsidRPr="00107CF5" w:rsidRDefault="00F37AC3" w:rsidP="00107CF5">
      <w:pPr>
        <w:pStyle w:val="c14"/>
        <w:spacing w:before="0" w:beforeAutospacing="0" w:after="0" w:afterAutospacing="0"/>
        <w:ind w:left="1080"/>
        <w:jc w:val="center"/>
        <w:rPr>
          <w:rStyle w:val="c3"/>
        </w:rPr>
      </w:pPr>
    </w:p>
    <w:sectPr w:rsidR="00F37AC3" w:rsidRPr="00107CF5" w:rsidSect="00292D9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03" w:rsidRDefault="00CD3903" w:rsidP="009836F0">
      <w:pPr>
        <w:spacing w:after="0" w:line="240" w:lineRule="auto"/>
      </w:pPr>
      <w:r>
        <w:separator/>
      </w:r>
    </w:p>
  </w:endnote>
  <w:endnote w:type="continuationSeparator" w:id="0">
    <w:p w:rsidR="00CD3903" w:rsidRDefault="00CD3903" w:rsidP="0098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F4F" w:rsidRDefault="00510F4F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A312B2">
      <w:rPr>
        <w:noProof/>
      </w:rPr>
      <w:t>2</w:t>
    </w:r>
    <w:r>
      <w:fldChar w:fldCharType="end"/>
    </w:r>
  </w:p>
  <w:p w:rsidR="00510F4F" w:rsidRDefault="00510F4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03" w:rsidRDefault="00CD3903" w:rsidP="009836F0">
      <w:pPr>
        <w:spacing w:after="0" w:line="240" w:lineRule="auto"/>
      </w:pPr>
      <w:r>
        <w:separator/>
      </w:r>
    </w:p>
  </w:footnote>
  <w:footnote w:type="continuationSeparator" w:id="0">
    <w:p w:rsidR="00CD3903" w:rsidRDefault="00CD3903" w:rsidP="00983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F4F" w:rsidRDefault="00510F4F" w:rsidP="003B56C9">
    <w:pPr>
      <w:pStyle w:val="af0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/>
        <w:i/>
        <w:sz w:val="20"/>
        <w:szCs w:val="20"/>
      </w:rPr>
    </w:pPr>
    <w:r w:rsidRPr="003B56C9">
      <w:rPr>
        <w:rFonts w:ascii="Times New Roman" w:hAnsi="Times New Roman"/>
        <w:i/>
        <w:sz w:val="20"/>
        <w:szCs w:val="20"/>
      </w:rPr>
      <w:t xml:space="preserve">Государственное бюджетное дошкольное образовательное учреждение детский сад № 29 </w:t>
    </w:r>
  </w:p>
  <w:p w:rsidR="00510F4F" w:rsidRDefault="00510F4F" w:rsidP="003B56C9">
    <w:pPr>
      <w:pStyle w:val="af0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/>
        <w:i/>
        <w:sz w:val="20"/>
        <w:szCs w:val="20"/>
      </w:rPr>
    </w:pPr>
    <w:r w:rsidRPr="003B56C9">
      <w:rPr>
        <w:rFonts w:ascii="Times New Roman" w:hAnsi="Times New Roman"/>
        <w:i/>
        <w:sz w:val="20"/>
        <w:szCs w:val="20"/>
      </w:rPr>
      <w:t>комбинированного вида Василеостровского района Санкт-Петербурга</w:t>
    </w:r>
  </w:p>
  <w:p w:rsidR="00510F4F" w:rsidRPr="003B56C9" w:rsidRDefault="00510F4F" w:rsidP="003B56C9">
    <w:pPr>
      <w:pStyle w:val="af0"/>
      <w:tabs>
        <w:tab w:val="clear" w:pos="4677"/>
        <w:tab w:val="clear" w:pos="9355"/>
        <w:tab w:val="center" w:pos="4819"/>
        <w:tab w:val="right" w:pos="9638"/>
      </w:tabs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C"/>
    <w:multiLevelType w:val="single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bCs/>
      </w:rPr>
    </w:lvl>
  </w:abstractNum>
  <w:abstractNum w:abstractNumId="2">
    <w:nsid w:val="0EA7528B"/>
    <w:multiLevelType w:val="hybridMultilevel"/>
    <w:tmpl w:val="B4FA5B6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A54C02"/>
    <w:multiLevelType w:val="multilevel"/>
    <w:tmpl w:val="7F905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061F2E"/>
    <w:multiLevelType w:val="hybridMultilevel"/>
    <w:tmpl w:val="BF9E8DC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2A627AB"/>
    <w:multiLevelType w:val="multilevel"/>
    <w:tmpl w:val="66566D1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6">
    <w:nsid w:val="19B15F8E"/>
    <w:multiLevelType w:val="hybridMultilevel"/>
    <w:tmpl w:val="3334BF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5E397F"/>
    <w:multiLevelType w:val="hybridMultilevel"/>
    <w:tmpl w:val="E46A6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C0572C"/>
    <w:multiLevelType w:val="hybridMultilevel"/>
    <w:tmpl w:val="DDCEB4EA"/>
    <w:lvl w:ilvl="0" w:tplc="AD78806A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i/>
        <w:color w:val="45454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DD2EE3"/>
    <w:multiLevelType w:val="hybridMultilevel"/>
    <w:tmpl w:val="D2383D8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>
    <w:nsid w:val="23EC4521"/>
    <w:multiLevelType w:val="multilevel"/>
    <w:tmpl w:val="6BD6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040" w:hanging="9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8550B4B"/>
    <w:multiLevelType w:val="hybridMultilevel"/>
    <w:tmpl w:val="CEA8A2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12496E"/>
    <w:multiLevelType w:val="hybridMultilevel"/>
    <w:tmpl w:val="4BE64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70BB0"/>
    <w:multiLevelType w:val="hybridMultilevel"/>
    <w:tmpl w:val="05B08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556CC"/>
    <w:multiLevelType w:val="multilevel"/>
    <w:tmpl w:val="300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A944CA"/>
    <w:multiLevelType w:val="hybridMultilevel"/>
    <w:tmpl w:val="7902A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542A67"/>
    <w:multiLevelType w:val="hybridMultilevel"/>
    <w:tmpl w:val="BF9E8DC2"/>
    <w:lvl w:ilvl="0" w:tplc="BD18B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00D6912"/>
    <w:multiLevelType w:val="hybridMultilevel"/>
    <w:tmpl w:val="2514B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220FA"/>
    <w:multiLevelType w:val="hybridMultilevel"/>
    <w:tmpl w:val="67AA5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469A"/>
    <w:multiLevelType w:val="hybridMultilevel"/>
    <w:tmpl w:val="7B865E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BE4789"/>
    <w:multiLevelType w:val="hybridMultilevel"/>
    <w:tmpl w:val="B122D6B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00113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ECD433A"/>
    <w:multiLevelType w:val="hybridMultilevel"/>
    <w:tmpl w:val="87CAE21E"/>
    <w:lvl w:ilvl="0" w:tplc="3A5421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0965D75"/>
    <w:multiLevelType w:val="hybridMultilevel"/>
    <w:tmpl w:val="29A4EA7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3F516F2"/>
    <w:multiLevelType w:val="hybridMultilevel"/>
    <w:tmpl w:val="12C8F5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8F40EC"/>
    <w:multiLevelType w:val="hybridMultilevel"/>
    <w:tmpl w:val="B77ED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97F17"/>
    <w:multiLevelType w:val="hybridMultilevel"/>
    <w:tmpl w:val="B4084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250D54"/>
    <w:multiLevelType w:val="multilevel"/>
    <w:tmpl w:val="088097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1800"/>
      </w:pPr>
      <w:rPr>
        <w:rFonts w:hint="default"/>
      </w:rPr>
    </w:lvl>
  </w:abstractNum>
  <w:abstractNum w:abstractNumId="28">
    <w:nsid w:val="706B1237"/>
    <w:multiLevelType w:val="multilevel"/>
    <w:tmpl w:val="DAD2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DB7BA6"/>
    <w:multiLevelType w:val="multilevel"/>
    <w:tmpl w:val="74B484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96C0871"/>
    <w:multiLevelType w:val="hybridMultilevel"/>
    <w:tmpl w:val="F1B8C8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3"/>
  </w:num>
  <w:num w:numId="4">
    <w:abstractNumId w:val="10"/>
  </w:num>
  <w:num w:numId="5">
    <w:abstractNumId w:val="3"/>
  </w:num>
  <w:num w:numId="6">
    <w:abstractNumId w:val="12"/>
  </w:num>
  <w:num w:numId="7">
    <w:abstractNumId w:val="6"/>
  </w:num>
  <w:num w:numId="8">
    <w:abstractNumId w:val="25"/>
  </w:num>
  <w:num w:numId="9">
    <w:abstractNumId w:val="9"/>
  </w:num>
  <w:num w:numId="10">
    <w:abstractNumId w:val="5"/>
  </w:num>
  <w:num w:numId="11">
    <w:abstractNumId w:val="8"/>
  </w:num>
  <w:num w:numId="12">
    <w:abstractNumId w:val="27"/>
  </w:num>
  <w:num w:numId="13">
    <w:abstractNumId w:val="11"/>
  </w:num>
  <w:num w:numId="14">
    <w:abstractNumId w:val="17"/>
  </w:num>
  <w:num w:numId="15">
    <w:abstractNumId w:val="0"/>
  </w:num>
  <w:num w:numId="16">
    <w:abstractNumId w:val="15"/>
  </w:num>
  <w:num w:numId="17">
    <w:abstractNumId w:val="30"/>
  </w:num>
  <w:num w:numId="18">
    <w:abstractNumId w:val="16"/>
  </w:num>
  <w:num w:numId="19">
    <w:abstractNumId w:val="4"/>
  </w:num>
  <w:num w:numId="20">
    <w:abstractNumId w:val="23"/>
  </w:num>
  <w:num w:numId="21">
    <w:abstractNumId w:val="2"/>
  </w:num>
  <w:num w:numId="22">
    <w:abstractNumId w:val="21"/>
  </w:num>
  <w:num w:numId="23">
    <w:abstractNumId w:val="22"/>
  </w:num>
  <w:num w:numId="24">
    <w:abstractNumId w:val="29"/>
  </w:num>
  <w:num w:numId="25">
    <w:abstractNumId w:val="20"/>
  </w:num>
  <w:num w:numId="26">
    <w:abstractNumId w:val="26"/>
  </w:num>
  <w:num w:numId="27">
    <w:abstractNumId w:val="24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AF"/>
    <w:rsid w:val="00003F7D"/>
    <w:rsid w:val="00070F98"/>
    <w:rsid w:val="000765EC"/>
    <w:rsid w:val="00082381"/>
    <w:rsid w:val="00084058"/>
    <w:rsid w:val="00087BF3"/>
    <w:rsid w:val="000A46A3"/>
    <w:rsid w:val="000B29C1"/>
    <w:rsid w:val="000D73A5"/>
    <w:rsid w:val="000E65ED"/>
    <w:rsid w:val="000E72A0"/>
    <w:rsid w:val="000E7B9C"/>
    <w:rsid w:val="000F6F57"/>
    <w:rsid w:val="001038DD"/>
    <w:rsid w:val="00107CF5"/>
    <w:rsid w:val="00111CC8"/>
    <w:rsid w:val="001319AA"/>
    <w:rsid w:val="00140022"/>
    <w:rsid w:val="001757C9"/>
    <w:rsid w:val="001A1172"/>
    <w:rsid w:val="001A251A"/>
    <w:rsid w:val="001A73AD"/>
    <w:rsid w:val="001B0E39"/>
    <w:rsid w:val="001C1029"/>
    <w:rsid w:val="001C2A30"/>
    <w:rsid w:val="002012D5"/>
    <w:rsid w:val="002128AF"/>
    <w:rsid w:val="00215505"/>
    <w:rsid w:val="0021588B"/>
    <w:rsid w:val="0022361E"/>
    <w:rsid w:val="002279D4"/>
    <w:rsid w:val="002761FE"/>
    <w:rsid w:val="00292D93"/>
    <w:rsid w:val="002A3488"/>
    <w:rsid w:val="002C5CEE"/>
    <w:rsid w:val="0033679F"/>
    <w:rsid w:val="0033787E"/>
    <w:rsid w:val="00346DAF"/>
    <w:rsid w:val="00355B3B"/>
    <w:rsid w:val="003629CC"/>
    <w:rsid w:val="00362B11"/>
    <w:rsid w:val="003844BA"/>
    <w:rsid w:val="003919C1"/>
    <w:rsid w:val="003B53D9"/>
    <w:rsid w:val="003B56C9"/>
    <w:rsid w:val="003C0333"/>
    <w:rsid w:val="003D5F0D"/>
    <w:rsid w:val="003E57D1"/>
    <w:rsid w:val="003E6BF9"/>
    <w:rsid w:val="003E795D"/>
    <w:rsid w:val="003F0F06"/>
    <w:rsid w:val="004013A3"/>
    <w:rsid w:val="00416BF3"/>
    <w:rsid w:val="00417C36"/>
    <w:rsid w:val="00425DB8"/>
    <w:rsid w:val="00433E13"/>
    <w:rsid w:val="00434450"/>
    <w:rsid w:val="00446398"/>
    <w:rsid w:val="004536EB"/>
    <w:rsid w:val="00462064"/>
    <w:rsid w:val="00464F49"/>
    <w:rsid w:val="00490EAF"/>
    <w:rsid w:val="0049356F"/>
    <w:rsid w:val="004A1290"/>
    <w:rsid w:val="004A75E8"/>
    <w:rsid w:val="004D59A8"/>
    <w:rsid w:val="004E7398"/>
    <w:rsid w:val="004F526E"/>
    <w:rsid w:val="00503B04"/>
    <w:rsid w:val="00510F4F"/>
    <w:rsid w:val="00527BB8"/>
    <w:rsid w:val="005321F1"/>
    <w:rsid w:val="005430CA"/>
    <w:rsid w:val="0054470E"/>
    <w:rsid w:val="00585FD3"/>
    <w:rsid w:val="00596863"/>
    <w:rsid w:val="005A1A69"/>
    <w:rsid w:val="005B4060"/>
    <w:rsid w:val="005B4C43"/>
    <w:rsid w:val="005C3B78"/>
    <w:rsid w:val="005C485B"/>
    <w:rsid w:val="005C6DE3"/>
    <w:rsid w:val="005E0724"/>
    <w:rsid w:val="00627CF3"/>
    <w:rsid w:val="00640CAF"/>
    <w:rsid w:val="00656C66"/>
    <w:rsid w:val="0065768B"/>
    <w:rsid w:val="00671490"/>
    <w:rsid w:val="006A7A47"/>
    <w:rsid w:val="006B4B89"/>
    <w:rsid w:val="006C46DB"/>
    <w:rsid w:val="006C72F1"/>
    <w:rsid w:val="006E0A24"/>
    <w:rsid w:val="00705475"/>
    <w:rsid w:val="00735B1E"/>
    <w:rsid w:val="00753A4C"/>
    <w:rsid w:val="00774271"/>
    <w:rsid w:val="0077455A"/>
    <w:rsid w:val="0078226E"/>
    <w:rsid w:val="00785830"/>
    <w:rsid w:val="007A1FA7"/>
    <w:rsid w:val="007A32C7"/>
    <w:rsid w:val="007C0EA9"/>
    <w:rsid w:val="007F0540"/>
    <w:rsid w:val="007F32B0"/>
    <w:rsid w:val="007F4F17"/>
    <w:rsid w:val="0080602A"/>
    <w:rsid w:val="00811776"/>
    <w:rsid w:val="008247B1"/>
    <w:rsid w:val="008339E3"/>
    <w:rsid w:val="0086220E"/>
    <w:rsid w:val="0087478B"/>
    <w:rsid w:val="00885F3E"/>
    <w:rsid w:val="00895921"/>
    <w:rsid w:val="008A1D7F"/>
    <w:rsid w:val="008E08F8"/>
    <w:rsid w:val="008E501E"/>
    <w:rsid w:val="008F0902"/>
    <w:rsid w:val="00907CB7"/>
    <w:rsid w:val="00910A38"/>
    <w:rsid w:val="0095619D"/>
    <w:rsid w:val="00973615"/>
    <w:rsid w:val="009836F0"/>
    <w:rsid w:val="00986C33"/>
    <w:rsid w:val="009C694B"/>
    <w:rsid w:val="009C6D89"/>
    <w:rsid w:val="009F0776"/>
    <w:rsid w:val="00A007A1"/>
    <w:rsid w:val="00A04EF3"/>
    <w:rsid w:val="00A05886"/>
    <w:rsid w:val="00A11843"/>
    <w:rsid w:val="00A11FC4"/>
    <w:rsid w:val="00A12E2A"/>
    <w:rsid w:val="00A153EA"/>
    <w:rsid w:val="00A312B2"/>
    <w:rsid w:val="00A3202D"/>
    <w:rsid w:val="00A32676"/>
    <w:rsid w:val="00A55D29"/>
    <w:rsid w:val="00A85F8B"/>
    <w:rsid w:val="00AA1573"/>
    <w:rsid w:val="00AB77B7"/>
    <w:rsid w:val="00AE380D"/>
    <w:rsid w:val="00AE6764"/>
    <w:rsid w:val="00B058EA"/>
    <w:rsid w:val="00B14423"/>
    <w:rsid w:val="00B166E1"/>
    <w:rsid w:val="00B27D47"/>
    <w:rsid w:val="00B326F5"/>
    <w:rsid w:val="00B44811"/>
    <w:rsid w:val="00B556EB"/>
    <w:rsid w:val="00B55A34"/>
    <w:rsid w:val="00B57F11"/>
    <w:rsid w:val="00B836E8"/>
    <w:rsid w:val="00B860C9"/>
    <w:rsid w:val="00B97C31"/>
    <w:rsid w:val="00BB4003"/>
    <w:rsid w:val="00BD2C33"/>
    <w:rsid w:val="00BE411F"/>
    <w:rsid w:val="00BF2DF7"/>
    <w:rsid w:val="00BF3BBF"/>
    <w:rsid w:val="00C11519"/>
    <w:rsid w:val="00C37E9E"/>
    <w:rsid w:val="00C5213C"/>
    <w:rsid w:val="00C71A0F"/>
    <w:rsid w:val="00C72610"/>
    <w:rsid w:val="00C73B85"/>
    <w:rsid w:val="00C75CD5"/>
    <w:rsid w:val="00C84EB9"/>
    <w:rsid w:val="00CA55D3"/>
    <w:rsid w:val="00CC05E7"/>
    <w:rsid w:val="00CC3CEE"/>
    <w:rsid w:val="00CD3903"/>
    <w:rsid w:val="00CD7F7D"/>
    <w:rsid w:val="00CE012E"/>
    <w:rsid w:val="00CF381C"/>
    <w:rsid w:val="00CF5AB7"/>
    <w:rsid w:val="00D0612D"/>
    <w:rsid w:val="00D112E2"/>
    <w:rsid w:val="00D301E7"/>
    <w:rsid w:val="00D30425"/>
    <w:rsid w:val="00D3079D"/>
    <w:rsid w:val="00D63A05"/>
    <w:rsid w:val="00D70AA9"/>
    <w:rsid w:val="00D7357B"/>
    <w:rsid w:val="00DB3827"/>
    <w:rsid w:val="00DF5498"/>
    <w:rsid w:val="00E158D0"/>
    <w:rsid w:val="00E22642"/>
    <w:rsid w:val="00E237B8"/>
    <w:rsid w:val="00E331A0"/>
    <w:rsid w:val="00E42450"/>
    <w:rsid w:val="00E562E0"/>
    <w:rsid w:val="00E66CE3"/>
    <w:rsid w:val="00E71132"/>
    <w:rsid w:val="00E7666B"/>
    <w:rsid w:val="00E806EF"/>
    <w:rsid w:val="00E92F77"/>
    <w:rsid w:val="00E96CA9"/>
    <w:rsid w:val="00EB0DD1"/>
    <w:rsid w:val="00EF6800"/>
    <w:rsid w:val="00F37AC3"/>
    <w:rsid w:val="00F46CFD"/>
    <w:rsid w:val="00F55B7E"/>
    <w:rsid w:val="00F6636C"/>
    <w:rsid w:val="00F748C0"/>
    <w:rsid w:val="00F82A03"/>
    <w:rsid w:val="00FA1F44"/>
    <w:rsid w:val="00FA6F19"/>
    <w:rsid w:val="00FD5FF8"/>
    <w:rsid w:val="00FD65BC"/>
    <w:rsid w:val="00F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6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4F526E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F5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526E"/>
    <w:pPr>
      <w:ind w:left="720"/>
      <w:contextualSpacing/>
    </w:pPr>
  </w:style>
  <w:style w:type="paragraph" w:styleId="a5">
    <w:name w:val="Normal (Web)"/>
    <w:basedOn w:val="a"/>
    <w:unhideWhenUsed/>
    <w:rsid w:val="00B97C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">
    <w:name w:val="Заголовок №3_"/>
    <w:link w:val="30"/>
    <w:rsid w:val="00B97C31"/>
    <w:rPr>
      <w:rFonts w:eastAsia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97C31"/>
    <w:pPr>
      <w:shd w:val="clear" w:color="auto" w:fill="FFFFFF"/>
      <w:spacing w:after="420" w:line="0" w:lineRule="atLeast"/>
      <w:ind w:hanging="360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6">
    <w:name w:val="No Spacing"/>
    <w:uiPriority w:val="1"/>
    <w:qFormat/>
    <w:rsid w:val="00B556EB"/>
    <w:rPr>
      <w:rFonts w:ascii="Calibri" w:hAnsi="Calibri"/>
      <w:sz w:val="22"/>
      <w:szCs w:val="22"/>
      <w:lang w:eastAsia="en-US"/>
    </w:rPr>
  </w:style>
  <w:style w:type="character" w:customStyle="1" w:styleId="a7">
    <w:name w:val="Основной текст + Курсив"/>
    <w:rsid w:val="00B556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D30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D3079D"/>
  </w:style>
  <w:style w:type="character" w:customStyle="1" w:styleId="c19">
    <w:name w:val="c19"/>
    <w:rsid w:val="00D3079D"/>
  </w:style>
  <w:style w:type="paragraph" w:customStyle="1" w:styleId="c142">
    <w:name w:val="c142"/>
    <w:basedOn w:val="a"/>
    <w:rsid w:val="00D30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rsid w:val="00D3079D"/>
  </w:style>
  <w:style w:type="paragraph" w:customStyle="1" w:styleId="c30">
    <w:name w:val="c30"/>
    <w:basedOn w:val="a"/>
    <w:rsid w:val="00464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464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6A7A47"/>
  </w:style>
  <w:style w:type="paragraph" w:customStyle="1" w:styleId="c0">
    <w:name w:val="c0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rsid w:val="006A7A47"/>
  </w:style>
  <w:style w:type="character" w:customStyle="1" w:styleId="c6">
    <w:name w:val="c6"/>
    <w:rsid w:val="006A7A47"/>
  </w:style>
  <w:style w:type="paragraph" w:customStyle="1" w:styleId="c22">
    <w:name w:val="c22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link w:val="12"/>
    <w:rsid w:val="0022361E"/>
    <w:rPr>
      <w:rFonts w:eastAsia="Times New Roman"/>
      <w:sz w:val="27"/>
      <w:szCs w:val="27"/>
      <w:shd w:val="clear" w:color="auto" w:fill="FFFFFF"/>
    </w:rPr>
  </w:style>
  <w:style w:type="paragraph" w:customStyle="1" w:styleId="12">
    <w:name w:val="Основной текст12"/>
    <w:basedOn w:val="a"/>
    <w:link w:val="a8"/>
    <w:rsid w:val="0022361E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a9">
    <w:name w:val="Основной текст + Полужирный"/>
    <w:rsid w:val="00223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Style93">
    <w:name w:val="Style93"/>
    <w:basedOn w:val="a"/>
    <w:uiPriority w:val="99"/>
    <w:rsid w:val="000E7B9C"/>
    <w:pPr>
      <w:widowControl w:val="0"/>
      <w:autoSpaceDE w:val="0"/>
      <w:autoSpaceDN w:val="0"/>
      <w:adjustRightInd w:val="0"/>
      <w:spacing w:after="0" w:line="317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6">
    <w:name w:val="Font Style266"/>
    <w:uiPriority w:val="99"/>
    <w:rsid w:val="000E7B9C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20pt">
    <w:name w:val="Основной текст + 20 pt;Полужирный"/>
    <w:rsid w:val="00AE38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  <w:u w:val="single"/>
      <w:shd w:val="clear" w:color="auto" w:fill="FFFFFF"/>
      <w:lang w:val="en-US"/>
    </w:rPr>
  </w:style>
  <w:style w:type="character" w:styleId="aa">
    <w:name w:val="Hyperlink"/>
    <w:rsid w:val="00E7666B"/>
    <w:rPr>
      <w:color w:val="0066CC"/>
      <w:u w:val="single"/>
    </w:rPr>
  </w:style>
  <w:style w:type="character" w:customStyle="1" w:styleId="FontStyle207">
    <w:name w:val="Font Style207"/>
    <w:uiPriority w:val="99"/>
    <w:rsid w:val="00DB3827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DB382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1">
    <w:name w:val="Font Style211"/>
    <w:uiPriority w:val="99"/>
    <w:rsid w:val="00DB3827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6">
    <w:name w:val="Font Style216"/>
    <w:uiPriority w:val="99"/>
    <w:rsid w:val="00DB382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1">
    <w:name w:val="Основной текст1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">
    <w:name w:val="Основной текст2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  <w:lang w:val="en-US"/>
    </w:rPr>
  </w:style>
  <w:style w:type="character" w:customStyle="1" w:styleId="31">
    <w:name w:val="Основной текст3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0">
    <w:name w:val="Заголовок №1_"/>
    <w:link w:val="11"/>
    <w:rsid w:val="00DB3827"/>
    <w:rPr>
      <w:rFonts w:eastAsia="Times New Roman"/>
      <w:sz w:val="40"/>
      <w:szCs w:val="40"/>
      <w:shd w:val="clear" w:color="auto" w:fill="FFFFFF"/>
    </w:rPr>
  </w:style>
  <w:style w:type="character" w:customStyle="1" w:styleId="20">
    <w:name w:val="Основной текст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35pt">
    <w:name w:val="Основной текст (2) + 13;5 pt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Заголовок №3 (2)_"/>
    <w:link w:val="320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33">
    <w:name w:val="Основной текст (3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4">
    <w:name w:val="Основной текст (3)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b">
    <w:name w:val="Оглавление_"/>
    <w:link w:val="ac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1">
    <w:name w:val="Оглавление (2)_"/>
    <w:link w:val="22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5">
    <w:name w:val="Основной текст (3)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4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ad">
    <w:name w:val="Подпись к таблице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6">
    <w:name w:val="Заголовок №3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0">
    <w:name w:val="Основной текст (4)_"/>
    <w:link w:val="41"/>
    <w:rsid w:val="00DB3827"/>
    <w:rPr>
      <w:rFonts w:eastAsia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link w:val="60"/>
    <w:rsid w:val="00DB3827"/>
    <w:rPr>
      <w:rFonts w:eastAsia="Times New Roman"/>
      <w:shd w:val="clear" w:color="auto" w:fill="FFFFFF"/>
    </w:rPr>
  </w:style>
  <w:style w:type="character" w:customStyle="1" w:styleId="23">
    <w:name w:val="Заголовок №2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4">
    <w:name w:val="Заголовок №2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  <w:u w:val="single"/>
    </w:rPr>
  </w:style>
  <w:style w:type="character" w:customStyle="1" w:styleId="51">
    <w:name w:val="Основной текст5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1">
    <w:name w:val="Основной текст6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7">
    <w:name w:val="Основной текст7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9">
    <w:name w:val="Основной текст9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00">
    <w:name w:val="Основной текст10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10">
    <w:name w:val="Основной текст11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ae">
    <w:name w:val="Подпись к таблице"/>
    <w:rsid w:val="00DB3827"/>
  </w:style>
  <w:style w:type="character" w:customStyle="1" w:styleId="120">
    <w:name w:val="Заголовок №1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21">
    <w:name w:val="Заголовок №1 (2)"/>
    <w:rsid w:val="00DB3827"/>
  </w:style>
  <w:style w:type="character" w:customStyle="1" w:styleId="220">
    <w:name w:val="Заголовок №2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1">
    <w:name w:val="Заголовок №2 (2)"/>
    <w:rsid w:val="00DB3827"/>
  </w:style>
  <w:style w:type="character" w:customStyle="1" w:styleId="230">
    <w:name w:val="Заголовок №2 (3)_"/>
    <w:link w:val="23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32">
    <w:name w:val="Заголовок №2 (3) + Полужирный"/>
    <w:rsid w:val="00DB3827"/>
    <w:rPr>
      <w:rFonts w:ascii="Times New Roman" w:eastAsia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70">
    <w:name w:val="Основной текст (7)_"/>
    <w:link w:val="71"/>
    <w:rsid w:val="00DB3827"/>
    <w:rPr>
      <w:rFonts w:eastAsia="Times New Roman"/>
      <w:spacing w:val="-10"/>
      <w:sz w:val="34"/>
      <w:szCs w:val="34"/>
      <w:shd w:val="clear" w:color="auto" w:fill="FFFFFF"/>
    </w:rPr>
  </w:style>
  <w:style w:type="character" w:customStyle="1" w:styleId="80">
    <w:name w:val="Основной текст (8)_"/>
    <w:link w:val="8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82">
    <w:name w:val="Основной текст (8) + Не курсив"/>
    <w:rsid w:val="00DB3827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20pt">
    <w:name w:val="Заголовок №2 (3) + 20 pt;Полужирный"/>
    <w:rsid w:val="00DB382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37">
    <w:name w:val="Основной текст (3) + Курсив"/>
    <w:rsid w:val="00DB38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3">
    <w:name w:val="Основной текст (8) + Полужирный"/>
    <w:rsid w:val="00DB3827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84">
    <w:name w:val="Основной текст (8) + Полужирный;Не курсив"/>
    <w:rsid w:val="00DB3827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5">
    <w:name w:val="Основной текст (2)"/>
    <w:rsid w:val="00DB3827"/>
  </w:style>
  <w:style w:type="character" w:customStyle="1" w:styleId="240">
    <w:name w:val="Заголовок №2 (4)_"/>
    <w:link w:val="24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23">
    <w:name w:val="Заголовок №2 (2) + Курсив"/>
    <w:rsid w:val="00DB38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 + Не курсив"/>
    <w:rsid w:val="00DB3827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53">
    <w:name w:val="Основной текст (5) + Не полужирный;Не курсив"/>
    <w:rsid w:val="00DB3827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42">
    <w:name w:val="Заголовок №2 (4) + Не курсив"/>
    <w:rsid w:val="00DB3827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f">
    <w:name w:val="Основной текст + Полужирный;Курсив"/>
    <w:rsid w:val="00DB382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DB3827"/>
    <w:pPr>
      <w:shd w:val="clear" w:color="auto" w:fill="FFFFFF"/>
      <w:spacing w:after="3420" w:line="456" w:lineRule="exact"/>
      <w:jc w:val="center"/>
      <w:outlineLvl w:val="0"/>
    </w:pPr>
    <w:rPr>
      <w:rFonts w:ascii="Times New Roman" w:eastAsia="Times New Roman" w:hAnsi="Times New Roman"/>
      <w:sz w:val="40"/>
      <w:szCs w:val="40"/>
      <w:lang w:eastAsia="ru-RU"/>
    </w:rPr>
  </w:style>
  <w:style w:type="paragraph" w:customStyle="1" w:styleId="320">
    <w:name w:val="Заголовок №3 (2)"/>
    <w:basedOn w:val="a"/>
    <w:link w:val="32"/>
    <w:rsid w:val="00DB3827"/>
    <w:pPr>
      <w:shd w:val="clear" w:color="auto" w:fill="FFFFFF"/>
      <w:spacing w:after="180" w:line="418" w:lineRule="exact"/>
      <w:ind w:hanging="360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ac">
    <w:name w:val="Оглавление"/>
    <w:basedOn w:val="a"/>
    <w:link w:val="ab"/>
    <w:rsid w:val="00DB3827"/>
    <w:pPr>
      <w:shd w:val="clear" w:color="auto" w:fill="FFFFFF"/>
      <w:spacing w:after="0" w:line="394" w:lineRule="exact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2">
    <w:name w:val="Оглавление (2)"/>
    <w:basedOn w:val="a"/>
    <w:link w:val="21"/>
    <w:rsid w:val="00DB3827"/>
    <w:pPr>
      <w:shd w:val="clear" w:color="auto" w:fill="FFFFFF"/>
      <w:spacing w:after="0" w:line="418" w:lineRule="exact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41">
    <w:name w:val="Основной текст (4)"/>
    <w:basedOn w:val="a"/>
    <w:link w:val="40"/>
    <w:rsid w:val="00DB38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50">
    <w:name w:val="Основной текст (5)"/>
    <w:basedOn w:val="a"/>
    <w:link w:val="5"/>
    <w:rsid w:val="00DB3827"/>
    <w:pPr>
      <w:shd w:val="clear" w:color="auto" w:fill="FFFFFF"/>
      <w:spacing w:before="360" w:after="0" w:line="0" w:lineRule="atLeast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60">
    <w:name w:val="Основной текст (6)"/>
    <w:basedOn w:val="a"/>
    <w:link w:val="6"/>
    <w:rsid w:val="00DB38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31">
    <w:name w:val="Заголовок №2 (3)"/>
    <w:basedOn w:val="a"/>
    <w:link w:val="230"/>
    <w:rsid w:val="00DB3827"/>
    <w:pPr>
      <w:shd w:val="clear" w:color="auto" w:fill="FFFFFF"/>
      <w:spacing w:after="180" w:line="422" w:lineRule="exact"/>
      <w:ind w:hanging="360"/>
      <w:outlineLvl w:val="1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71">
    <w:name w:val="Основной текст (7)"/>
    <w:basedOn w:val="a"/>
    <w:link w:val="70"/>
    <w:rsid w:val="00DB3827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/>
      <w:spacing w:val="-10"/>
      <w:sz w:val="34"/>
      <w:szCs w:val="34"/>
      <w:lang w:eastAsia="ru-RU"/>
    </w:rPr>
  </w:style>
  <w:style w:type="paragraph" w:customStyle="1" w:styleId="81">
    <w:name w:val="Основной текст (8)"/>
    <w:basedOn w:val="a"/>
    <w:link w:val="80"/>
    <w:rsid w:val="00DB3827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41">
    <w:name w:val="Заголовок №2 (4)"/>
    <w:basedOn w:val="a"/>
    <w:link w:val="240"/>
    <w:rsid w:val="00DB3827"/>
    <w:pPr>
      <w:shd w:val="clear" w:color="auto" w:fill="FFFFFF"/>
      <w:spacing w:after="0" w:line="322" w:lineRule="exact"/>
      <w:outlineLvl w:val="1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f0">
    <w:name w:val="header"/>
    <w:basedOn w:val="a"/>
    <w:link w:val="af1"/>
    <w:uiPriority w:val="99"/>
    <w:unhideWhenUsed/>
    <w:rsid w:val="00DB3827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link w:val="af0"/>
    <w:uiPriority w:val="99"/>
    <w:rsid w:val="00DB382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DB3827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link w:val="af2"/>
    <w:uiPriority w:val="99"/>
    <w:rsid w:val="00DB382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1MicrosoftSansSerif85pt0pt">
    <w:name w:val="Основной текст (61) + Microsoft Sans Serif;8;5 pt;Полужирный;Интервал 0 pt"/>
    <w:rsid w:val="00DB3827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10"/>
      <w:sz w:val="17"/>
      <w:szCs w:val="17"/>
      <w:shd w:val="clear" w:color="auto" w:fill="FFFFFF"/>
      <w:lang w:bidi="ar-SA"/>
    </w:rPr>
  </w:style>
  <w:style w:type="paragraph" w:styleId="af4">
    <w:name w:val="Balloon Text"/>
    <w:basedOn w:val="a"/>
    <w:link w:val="af5"/>
    <w:uiPriority w:val="99"/>
    <w:semiHidden/>
    <w:unhideWhenUsed/>
    <w:rsid w:val="00DB3827"/>
    <w:pPr>
      <w:spacing w:beforeAutospacing="1" w:after="0" w:afterAutospacing="1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DB3827"/>
    <w:rPr>
      <w:rFonts w:ascii="Tahoma" w:hAnsi="Tahoma" w:cs="Tahoma"/>
      <w:sz w:val="16"/>
      <w:szCs w:val="16"/>
      <w:lang w:eastAsia="en-US"/>
    </w:rPr>
  </w:style>
  <w:style w:type="paragraph" w:customStyle="1" w:styleId="ParagraphStyle">
    <w:name w:val="Paragraph Style"/>
    <w:rsid w:val="00DB3827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name">
    <w:name w:val="name"/>
    <w:rsid w:val="006B4B89"/>
  </w:style>
  <w:style w:type="character" w:customStyle="1" w:styleId="params">
    <w:name w:val="params"/>
    <w:rsid w:val="006B4B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6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4F526E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F5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526E"/>
    <w:pPr>
      <w:ind w:left="720"/>
      <w:contextualSpacing/>
    </w:pPr>
  </w:style>
  <w:style w:type="paragraph" w:styleId="a5">
    <w:name w:val="Normal (Web)"/>
    <w:basedOn w:val="a"/>
    <w:unhideWhenUsed/>
    <w:rsid w:val="00B97C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">
    <w:name w:val="Заголовок №3_"/>
    <w:link w:val="30"/>
    <w:rsid w:val="00B97C31"/>
    <w:rPr>
      <w:rFonts w:eastAsia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97C31"/>
    <w:pPr>
      <w:shd w:val="clear" w:color="auto" w:fill="FFFFFF"/>
      <w:spacing w:after="420" w:line="0" w:lineRule="atLeast"/>
      <w:ind w:hanging="360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6">
    <w:name w:val="No Spacing"/>
    <w:uiPriority w:val="1"/>
    <w:qFormat/>
    <w:rsid w:val="00B556EB"/>
    <w:rPr>
      <w:rFonts w:ascii="Calibri" w:hAnsi="Calibri"/>
      <w:sz w:val="22"/>
      <w:szCs w:val="22"/>
      <w:lang w:eastAsia="en-US"/>
    </w:rPr>
  </w:style>
  <w:style w:type="character" w:customStyle="1" w:styleId="a7">
    <w:name w:val="Основной текст + Курсив"/>
    <w:rsid w:val="00B556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D30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D3079D"/>
  </w:style>
  <w:style w:type="character" w:customStyle="1" w:styleId="c19">
    <w:name w:val="c19"/>
    <w:rsid w:val="00D3079D"/>
  </w:style>
  <w:style w:type="paragraph" w:customStyle="1" w:styleId="c142">
    <w:name w:val="c142"/>
    <w:basedOn w:val="a"/>
    <w:rsid w:val="00D30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rsid w:val="00D3079D"/>
  </w:style>
  <w:style w:type="paragraph" w:customStyle="1" w:styleId="c30">
    <w:name w:val="c30"/>
    <w:basedOn w:val="a"/>
    <w:rsid w:val="00464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464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6A7A47"/>
  </w:style>
  <w:style w:type="paragraph" w:customStyle="1" w:styleId="c0">
    <w:name w:val="c0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rsid w:val="006A7A47"/>
  </w:style>
  <w:style w:type="character" w:customStyle="1" w:styleId="c6">
    <w:name w:val="c6"/>
    <w:rsid w:val="006A7A47"/>
  </w:style>
  <w:style w:type="paragraph" w:customStyle="1" w:styleId="c22">
    <w:name w:val="c22"/>
    <w:basedOn w:val="a"/>
    <w:rsid w:val="006A7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link w:val="12"/>
    <w:rsid w:val="0022361E"/>
    <w:rPr>
      <w:rFonts w:eastAsia="Times New Roman"/>
      <w:sz w:val="27"/>
      <w:szCs w:val="27"/>
      <w:shd w:val="clear" w:color="auto" w:fill="FFFFFF"/>
    </w:rPr>
  </w:style>
  <w:style w:type="paragraph" w:customStyle="1" w:styleId="12">
    <w:name w:val="Основной текст12"/>
    <w:basedOn w:val="a"/>
    <w:link w:val="a8"/>
    <w:rsid w:val="0022361E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a9">
    <w:name w:val="Основной текст + Полужирный"/>
    <w:rsid w:val="00223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Style93">
    <w:name w:val="Style93"/>
    <w:basedOn w:val="a"/>
    <w:uiPriority w:val="99"/>
    <w:rsid w:val="000E7B9C"/>
    <w:pPr>
      <w:widowControl w:val="0"/>
      <w:autoSpaceDE w:val="0"/>
      <w:autoSpaceDN w:val="0"/>
      <w:adjustRightInd w:val="0"/>
      <w:spacing w:after="0" w:line="317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6">
    <w:name w:val="Font Style266"/>
    <w:uiPriority w:val="99"/>
    <w:rsid w:val="000E7B9C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20pt">
    <w:name w:val="Основной текст + 20 pt;Полужирный"/>
    <w:rsid w:val="00AE38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  <w:u w:val="single"/>
      <w:shd w:val="clear" w:color="auto" w:fill="FFFFFF"/>
      <w:lang w:val="en-US"/>
    </w:rPr>
  </w:style>
  <w:style w:type="character" w:styleId="aa">
    <w:name w:val="Hyperlink"/>
    <w:rsid w:val="00E7666B"/>
    <w:rPr>
      <w:color w:val="0066CC"/>
      <w:u w:val="single"/>
    </w:rPr>
  </w:style>
  <w:style w:type="character" w:customStyle="1" w:styleId="FontStyle207">
    <w:name w:val="Font Style207"/>
    <w:uiPriority w:val="99"/>
    <w:rsid w:val="00DB3827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DB382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1">
    <w:name w:val="Font Style211"/>
    <w:uiPriority w:val="99"/>
    <w:rsid w:val="00DB3827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6">
    <w:name w:val="Font Style216"/>
    <w:uiPriority w:val="99"/>
    <w:rsid w:val="00DB382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1">
    <w:name w:val="Основной текст1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">
    <w:name w:val="Основной текст2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  <w:lang w:val="en-US"/>
    </w:rPr>
  </w:style>
  <w:style w:type="character" w:customStyle="1" w:styleId="31">
    <w:name w:val="Основной текст3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0">
    <w:name w:val="Заголовок №1_"/>
    <w:link w:val="11"/>
    <w:rsid w:val="00DB3827"/>
    <w:rPr>
      <w:rFonts w:eastAsia="Times New Roman"/>
      <w:sz w:val="40"/>
      <w:szCs w:val="40"/>
      <w:shd w:val="clear" w:color="auto" w:fill="FFFFFF"/>
    </w:rPr>
  </w:style>
  <w:style w:type="character" w:customStyle="1" w:styleId="20">
    <w:name w:val="Основной текст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35pt">
    <w:name w:val="Основной текст (2) + 13;5 pt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Заголовок №3 (2)_"/>
    <w:link w:val="320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33">
    <w:name w:val="Основной текст (3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4">
    <w:name w:val="Основной текст (3)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b">
    <w:name w:val="Оглавление_"/>
    <w:link w:val="ac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1">
    <w:name w:val="Оглавление (2)_"/>
    <w:link w:val="22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5">
    <w:name w:val="Основной текст (3)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4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ad">
    <w:name w:val="Подпись к таблице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6">
    <w:name w:val="Заголовок №3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0">
    <w:name w:val="Основной текст (4)_"/>
    <w:link w:val="41"/>
    <w:rsid w:val="00DB3827"/>
    <w:rPr>
      <w:rFonts w:eastAsia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link w:val="60"/>
    <w:rsid w:val="00DB3827"/>
    <w:rPr>
      <w:rFonts w:eastAsia="Times New Roman"/>
      <w:shd w:val="clear" w:color="auto" w:fill="FFFFFF"/>
    </w:rPr>
  </w:style>
  <w:style w:type="character" w:customStyle="1" w:styleId="23">
    <w:name w:val="Заголовок №2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4">
    <w:name w:val="Заголовок №2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  <w:u w:val="single"/>
    </w:rPr>
  </w:style>
  <w:style w:type="character" w:customStyle="1" w:styleId="51">
    <w:name w:val="Основной текст5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1">
    <w:name w:val="Основной текст6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7">
    <w:name w:val="Основной текст7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9">
    <w:name w:val="Основной текст9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00">
    <w:name w:val="Основной текст10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10">
    <w:name w:val="Основной текст11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ae">
    <w:name w:val="Подпись к таблице"/>
    <w:rsid w:val="00DB3827"/>
  </w:style>
  <w:style w:type="character" w:customStyle="1" w:styleId="120">
    <w:name w:val="Заголовок №1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21">
    <w:name w:val="Заголовок №1 (2)"/>
    <w:rsid w:val="00DB3827"/>
  </w:style>
  <w:style w:type="character" w:customStyle="1" w:styleId="220">
    <w:name w:val="Заголовок №2 (2)_"/>
    <w:rsid w:val="00DB3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1">
    <w:name w:val="Заголовок №2 (2)"/>
    <w:rsid w:val="00DB3827"/>
  </w:style>
  <w:style w:type="character" w:customStyle="1" w:styleId="230">
    <w:name w:val="Заголовок №2 (3)_"/>
    <w:link w:val="23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32">
    <w:name w:val="Заголовок №2 (3) + Полужирный"/>
    <w:rsid w:val="00DB3827"/>
    <w:rPr>
      <w:rFonts w:ascii="Times New Roman" w:eastAsia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70">
    <w:name w:val="Основной текст (7)_"/>
    <w:link w:val="71"/>
    <w:rsid w:val="00DB3827"/>
    <w:rPr>
      <w:rFonts w:eastAsia="Times New Roman"/>
      <w:spacing w:val="-10"/>
      <w:sz w:val="34"/>
      <w:szCs w:val="34"/>
      <w:shd w:val="clear" w:color="auto" w:fill="FFFFFF"/>
    </w:rPr>
  </w:style>
  <w:style w:type="character" w:customStyle="1" w:styleId="80">
    <w:name w:val="Основной текст (8)_"/>
    <w:link w:val="8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82">
    <w:name w:val="Основной текст (8) + Не курсив"/>
    <w:rsid w:val="00DB3827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rsid w:val="00DB38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20pt">
    <w:name w:val="Заголовок №2 (3) + 20 pt;Полужирный"/>
    <w:rsid w:val="00DB382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37">
    <w:name w:val="Основной текст (3) + Курсив"/>
    <w:rsid w:val="00DB38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3">
    <w:name w:val="Основной текст (8) + Полужирный"/>
    <w:rsid w:val="00DB3827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84">
    <w:name w:val="Основной текст (8) + Полужирный;Не курсив"/>
    <w:rsid w:val="00DB3827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5">
    <w:name w:val="Основной текст (2)"/>
    <w:rsid w:val="00DB3827"/>
  </w:style>
  <w:style w:type="character" w:customStyle="1" w:styleId="240">
    <w:name w:val="Заголовок №2 (4)_"/>
    <w:link w:val="241"/>
    <w:rsid w:val="00DB3827"/>
    <w:rPr>
      <w:rFonts w:eastAsia="Times New Roman"/>
      <w:sz w:val="27"/>
      <w:szCs w:val="27"/>
      <w:shd w:val="clear" w:color="auto" w:fill="FFFFFF"/>
    </w:rPr>
  </w:style>
  <w:style w:type="character" w:customStyle="1" w:styleId="223">
    <w:name w:val="Заголовок №2 (2) + Курсив"/>
    <w:rsid w:val="00DB38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 + Не курсив"/>
    <w:rsid w:val="00DB3827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53">
    <w:name w:val="Основной текст (5) + Не полужирный;Не курсив"/>
    <w:rsid w:val="00DB3827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42">
    <w:name w:val="Заголовок №2 (4) + Не курсив"/>
    <w:rsid w:val="00DB3827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f">
    <w:name w:val="Основной текст + Полужирный;Курсив"/>
    <w:rsid w:val="00DB382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DB3827"/>
    <w:pPr>
      <w:shd w:val="clear" w:color="auto" w:fill="FFFFFF"/>
      <w:spacing w:after="3420" w:line="456" w:lineRule="exact"/>
      <w:jc w:val="center"/>
      <w:outlineLvl w:val="0"/>
    </w:pPr>
    <w:rPr>
      <w:rFonts w:ascii="Times New Roman" w:eastAsia="Times New Roman" w:hAnsi="Times New Roman"/>
      <w:sz w:val="40"/>
      <w:szCs w:val="40"/>
      <w:lang w:eastAsia="ru-RU"/>
    </w:rPr>
  </w:style>
  <w:style w:type="paragraph" w:customStyle="1" w:styleId="320">
    <w:name w:val="Заголовок №3 (2)"/>
    <w:basedOn w:val="a"/>
    <w:link w:val="32"/>
    <w:rsid w:val="00DB3827"/>
    <w:pPr>
      <w:shd w:val="clear" w:color="auto" w:fill="FFFFFF"/>
      <w:spacing w:after="180" w:line="418" w:lineRule="exact"/>
      <w:ind w:hanging="360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ac">
    <w:name w:val="Оглавление"/>
    <w:basedOn w:val="a"/>
    <w:link w:val="ab"/>
    <w:rsid w:val="00DB3827"/>
    <w:pPr>
      <w:shd w:val="clear" w:color="auto" w:fill="FFFFFF"/>
      <w:spacing w:after="0" w:line="394" w:lineRule="exact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2">
    <w:name w:val="Оглавление (2)"/>
    <w:basedOn w:val="a"/>
    <w:link w:val="21"/>
    <w:rsid w:val="00DB3827"/>
    <w:pPr>
      <w:shd w:val="clear" w:color="auto" w:fill="FFFFFF"/>
      <w:spacing w:after="0" w:line="418" w:lineRule="exact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41">
    <w:name w:val="Основной текст (4)"/>
    <w:basedOn w:val="a"/>
    <w:link w:val="40"/>
    <w:rsid w:val="00DB38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50">
    <w:name w:val="Основной текст (5)"/>
    <w:basedOn w:val="a"/>
    <w:link w:val="5"/>
    <w:rsid w:val="00DB3827"/>
    <w:pPr>
      <w:shd w:val="clear" w:color="auto" w:fill="FFFFFF"/>
      <w:spacing w:before="360" w:after="0" w:line="0" w:lineRule="atLeast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60">
    <w:name w:val="Основной текст (6)"/>
    <w:basedOn w:val="a"/>
    <w:link w:val="6"/>
    <w:rsid w:val="00DB38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31">
    <w:name w:val="Заголовок №2 (3)"/>
    <w:basedOn w:val="a"/>
    <w:link w:val="230"/>
    <w:rsid w:val="00DB3827"/>
    <w:pPr>
      <w:shd w:val="clear" w:color="auto" w:fill="FFFFFF"/>
      <w:spacing w:after="180" w:line="422" w:lineRule="exact"/>
      <w:ind w:hanging="360"/>
      <w:outlineLvl w:val="1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71">
    <w:name w:val="Основной текст (7)"/>
    <w:basedOn w:val="a"/>
    <w:link w:val="70"/>
    <w:rsid w:val="00DB3827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/>
      <w:spacing w:val="-10"/>
      <w:sz w:val="34"/>
      <w:szCs w:val="34"/>
      <w:lang w:eastAsia="ru-RU"/>
    </w:rPr>
  </w:style>
  <w:style w:type="paragraph" w:customStyle="1" w:styleId="81">
    <w:name w:val="Основной текст (8)"/>
    <w:basedOn w:val="a"/>
    <w:link w:val="80"/>
    <w:rsid w:val="00DB3827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41">
    <w:name w:val="Заголовок №2 (4)"/>
    <w:basedOn w:val="a"/>
    <w:link w:val="240"/>
    <w:rsid w:val="00DB3827"/>
    <w:pPr>
      <w:shd w:val="clear" w:color="auto" w:fill="FFFFFF"/>
      <w:spacing w:after="0" w:line="322" w:lineRule="exact"/>
      <w:outlineLvl w:val="1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f0">
    <w:name w:val="header"/>
    <w:basedOn w:val="a"/>
    <w:link w:val="af1"/>
    <w:uiPriority w:val="99"/>
    <w:unhideWhenUsed/>
    <w:rsid w:val="00DB3827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link w:val="af0"/>
    <w:uiPriority w:val="99"/>
    <w:rsid w:val="00DB382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DB3827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3">
    <w:name w:val="Нижний колонтитул Знак"/>
    <w:link w:val="af2"/>
    <w:uiPriority w:val="99"/>
    <w:rsid w:val="00DB382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1MicrosoftSansSerif85pt0pt">
    <w:name w:val="Основной текст (61) + Microsoft Sans Serif;8;5 pt;Полужирный;Интервал 0 pt"/>
    <w:rsid w:val="00DB3827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10"/>
      <w:sz w:val="17"/>
      <w:szCs w:val="17"/>
      <w:shd w:val="clear" w:color="auto" w:fill="FFFFFF"/>
      <w:lang w:bidi="ar-SA"/>
    </w:rPr>
  </w:style>
  <w:style w:type="paragraph" w:styleId="af4">
    <w:name w:val="Balloon Text"/>
    <w:basedOn w:val="a"/>
    <w:link w:val="af5"/>
    <w:uiPriority w:val="99"/>
    <w:semiHidden/>
    <w:unhideWhenUsed/>
    <w:rsid w:val="00DB3827"/>
    <w:pPr>
      <w:spacing w:beforeAutospacing="1" w:after="0" w:afterAutospacing="1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DB3827"/>
    <w:rPr>
      <w:rFonts w:ascii="Tahoma" w:hAnsi="Tahoma" w:cs="Tahoma"/>
      <w:sz w:val="16"/>
      <w:szCs w:val="16"/>
      <w:lang w:eastAsia="en-US"/>
    </w:rPr>
  </w:style>
  <w:style w:type="paragraph" w:customStyle="1" w:styleId="ParagraphStyle">
    <w:name w:val="Paragraph Style"/>
    <w:rsid w:val="00DB3827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name">
    <w:name w:val="name"/>
    <w:rsid w:val="006B4B89"/>
  </w:style>
  <w:style w:type="character" w:customStyle="1" w:styleId="params">
    <w:name w:val="params"/>
    <w:rsid w:val="006B4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EM\&#1056;&#1072;&#1073;&#1086;&#1095;&#1080;&#1081;%20&#1089;&#1090;&#1086;&#1083;\&#1060;&#1043;&#1054;&#1057;%20&#1044;&#1054;\2015-2016\&#1042;&#1086;&#1089;&#1087;&#1080;&#1090;&#1072;&#1090;&#1077;&#1083;&#1103;&#1084;\&#1090;&#1080;&#1090;&#1091;&#1083;%20&#1056;&#1072;&#1073;&#1086;&#1095;&#1077;&#1081;%20&#1087;&#1088;&#1086;&#1075;&#1088;&#1072;&#1084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1FD7-72AF-43B2-BC30-93114BA0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титул Рабочей программы.dot</Template>
  <TotalTime>1</TotalTime>
  <Pages>38</Pages>
  <Words>10162</Words>
  <Characters>57927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67954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OEM</cp:lastModifiedBy>
  <cp:revision>2</cp:revision>
  <dcterms:created xsi:type="dcterms:W3CDTF">2019-09-12T17:10:00Z</dcterms:created>
  <dcterms:modified xsi:type="dcterms:W3CDTF">2019-09-12T17:10:00Z</dcterms:modified>
</cp:coreProperties>
</file>